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60BBE59F"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60AH</w:t>
      </w:r>
      <w:r w:rsidR="00293D1E">
        <w:rPr>
          <w:b/>
          <w:bCs/>
          <w:sz w:val="32"/>
          <w:szCs w:val="32"/>
        </w:rPr>
        <w:t>E_CC#</w:t>
      </w:r>
      <w:r w:rsidR="00656E30">
        <w:rPr>
          <w:b/>
          <w:bCs/>
          <w:sz w:val="32"/>
          <w:szCs w:val="32"/>
        </w:rPr>
        <w:t>4</w:t>
      </w:r>
      <w:r w:rsidR="0064465A">
        <w:rPr>
          <w:b/>
          <w:bCs/>
          <w:sz w:val="32"/>
          <w:szCs w:val="32"/>
        </w:rPr>
        <w:br/>
        <w:t xml:space="preserve">Version </w:t>
      </w:r>
      <w:r w:rsidR="00D83741">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32333D7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656E30">
        <w:rPr>
          <w:color w:val="0000FF"/>
        </w:rPr>
        <w:t>9</w:t>
      </w:r>
      <w:r w:rsidR="009908F5">
        <w:rPr>
          <w:color w:val="0000FF"/>
        </w:rPr>
        <w:t xml:space="preserve"> January 2024</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2BEA806A" w:rsidR="004A698B" w:rsidRDefault="00BE050C" w:rsidP="006C270F">
      <w:r>
        <w:t xml:space="preserve">~ </w:t>
      </w:r>
      <w:r w:rsidR="005379C5">
        <w:t>25</w:t>
      </w:r>
      <w:r w:rsidR="00D1363C">
        <w:t>0</w:t>
      </w:r>
      <w:r w:rsidR="00F60587">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62A246D" w14:textId="77777777" w:rsidR="005379C5" w:rsidRDefault="005379C5" w:rsidP="008473C1">
      <w:pPr>
        <w:pStyle w:val="FP"/>
        <w:rPr>
          <w:color w:val="0000FF"/>
        </w:rPr>
      </w:pPr>
      <w:r>
        <w:rPr>
          <w:color w:val="0000FF"/>
        </w:rPr>
        <w:t>Apple</w:t>
      </w:r>
    </w:p>
    <w:p w14:paraId="159BDC8F" w14:textId="77777777" w:rsidR="005379C5" w:rsidRDefault="005379C5" w:rsidP="008473C1">
      <w:pPr>
        <w:pStyle w:val="FP"/>
        <w:rPr>
          <w:color w:val="0000FF"/>
        </w:rPr>
      </w:pPr>
      <w:r>
        <w:rPr>
          <w:color w:val="0000FF"/>
        </w:rPr>
        <w:t>AT&amp;T</w:t>
      </w:r>
    </w:p>
    <w:p w14:paraId="33716911" w14:textId="77777777" w:rsidR="005379C5" w:rsidRDefault="005379C5" w:rsidP="008473C1">
      <w:pPr>
        <w:pStyle w:val="FP"/>
        <w:rPr>
          <w:color w:val="0000FF"/>
        </w:rPr>
      </w:pPr>
      <w:r>
        <w:rPr>
          <w:color w:val="0000FF"/>
        </w:rPr>
        <w:t>BT</w:t>
      </w:r>
    </w:p>
    <w:p w14:paraId="2A4958F1" w14:textId="77777777" w:rsidR="005379C5" w:rsidRDefault="005379C5" w:rsidP="008473C1">
      <w:pPr>
        <w:pStyle w:val="FP"/>
        <w:rPr>
          <w:color w:val="0000FF"/>
        </w:rPr>
      </w:pPr>
      <w:proofErr w:type="spellStart"/>
      <w:r>
        <w:rPr>
          <w:color w:val="0000FF"/>
        </w:rPr>
        <w:t>CableLabs</w:t>
      </w:r>
      <w:proofErr w:type="spellEnd"/>
    </w:p>
    <w:p w14:paraId="4165A947" w14:textId="77777777" w:rsidR="005379C5" w:rsidRDefault="005379C5" w:rsidP="008473C1">
      <w:pPr>
        <w:pStyle w:val="FP"/>
        <w:rPr>
          <w:color w:val="0000FF"/>
        </w:rPr>
      </w:pPr>
      <w:r>
        <w:rPr>
          <w:color w:val="0000FF"/>
        </w:rPr>
        <w:t>CATT</w:t>
      </w:r>
    </w:p>
    <w:p w14:paraId="6C08FB93" w14:textId="77777777" w:rsidR="005379C5" w:rsidRDefault="005379C5" w:rsidP="008473C1">
      <w:pPr>
        <w:pStyle w:val="FP"/>
        <w:rPr>
          <w:color w:val="0000FF"/>
        </w:rPr>
      </w:pPr>
      <w:proofErr w:type="spellStart"/>
      <w:r>
        <w:rPr>
          <w:color w:val="0000FF"/>
        </w:rPr>
        <w:t>CEWiT</w:t>
      </w:r>
      <w:proofErr w:type="spellEnd"/>
    </w:p>
    <w:p w14:paraId="606F4AA5" w14:textId="77777777" w:rsidR="005379C5" w:rsidRDefault="005379C5" w:rsidP="008473C1">
      <w:pPr>
        <w:pStyle w:val="FP"/>
        <w:rPr>
          <w:color w:val="0000FF"/>
        </w:rPr>
      </w:pPr>
      <w:r>
        <w:rPr>
          <w:color w:val="0000FF"/>
        </w:rPr>
        <w:t>Charter Communications</w:t>
      </w:r>
    </w:p>
    <w:p w14:paraId="2407DB6C" w14:textId="77777777" w:rsidR="005379C5" w:rsidRDefault="005379C5" w:rsidP="008473C1">
      <w:pPr>
        <w:pStyle w:val="FP"/>
        <w:rPr>
          <w:color w:val="0000FF"/>
        </w:rPr>
      </w:pPr>
      <w:r>
        <w:rPr>
          <w:color w:val="0000FF"/>
        </w:rPr>
        <w:t>China Mobile</w:t>
      </w:r>
    </w:p>
    <w:p w14:paraId="3E815172" w14:textId="77777777" w:rsidR="005379C5" w:rsidRDefault="005379C5" w:rsidP="008473C1">
      <w:pPr>
        <w:pStyle w:val="FP"/>
        <w:rPr>
          <w:color w:val="0000FF"/>
        </w:rPr>
      </w:pPr>
      <w:r>
        <w:rPr>
          <w:color w:val="0000FF"/>
        </w:rPr>
        <w:t>China Telecom</w:t>
      </w:r>
    </w:p>
    <w:p w14:paraId="63BD04A7" w14:textId="77777777" w:rsidR="005379C5" w:rsidRDefault="005379C5" w:rsidP="008473C1">
      <w:pPr>
        <w:pStyle w:val="FP"/>
        <w:rPr>
          <w:color w:val="0000FF"/>
        </w:rPr>
      </w:pPr>
      <w:r>
        <w:rPr>
          <w:color w:val="0000FF"/>
        </w:rPr>
        <w:t>China Unicom</w:t>
      </w:r>
    </w:p>
    <w:p w14:paraId="6F95BB5B" w14:textId="77777777" w:rsidR="005379C5" w:rsidRDefault="005379C5" w:rsidP="008473C1">
      <w:pPr>
        <w:pStyle w:val="FP"/>
        <w:rPr>
          <w:color w:val="0000FF"/>
        </w:rPr>
      </w:pPr>
      <w:r>
        <w:rPr>
          <w:color w:val="0000FF"/>
        </w:rPr>
        <w:t>CMCC</w:t>
      </w:r>
    </w:p>
    <w:p w14:paraId="10BDD252" w14:textId="77777777" w:rsidR="005379C5" w:rsidRDefault="005379C5" w:rsidP="008473C1">
      <w:pPr>
        <w:pStyle w:val="FP"/>
        <w:rPr>
          <w:color w:val="0000FF"/>
        </w:rPr>
      </w:pPr>
      <w:r>
        <w:rPr>
          <w:color w:val="0000FF"/>
        </w:rPr>
        <w:t>Deutsche Telekom</w:t>
      </w:r>
    </w:p>
    <w:p w14:paraId="1F45B375" w14:textId="77777777" w:rsidR="005379C5" w:rsidRDefault="005379C5" w:rsidP="008473C1">
      <w:pPr>
        <w:pStyle w:val="FP"/>
        <w:rPr>
          <w:color w:val="0000FF"/>
        </w:rPr>
      </w:pPr>
      <w:r>
        <w:rPr>
          <w:color w:val="0000FF"/>
        </w:rPr>
        <w:t>DISH</w:t>
      </w:r>
    </w:p>
    <w:p w14:paraId="02070667" w14:textId="77777777" w:rsidR="005379C5" w:rsidRDefault="005379C5" w:rsidP="008473C1">
      <w:pPr>
        <w:pStyle w:val="FP"/>
        <w:rPr>
          <w:color w:val="0000FF"/>
        </w:rPr>
      </w:pPr>
      <w:r>
        <w:rPr>
          <w:color w:val="0000FF"/>
        </w:rPr>
        <w:t>Ericsson</w:t>
      </w:r>
    </w:p>
    <w:p w14:paraId="6217965B" w14:textId="77777777" w:rsidR="005379C5" w:rsidRDefault="005379C5" w:rsidP="008473C1">
      <w:pPr>
        <w:pStyle w:val="FP"/>
        <w:rPr>
          <w:color w:val="0000FF"/>
        </w:rPr>
      </w:pPr>
      <w:r>
        <w:rPr>
          <w:color w:val="0000FF"/>
        </w:rPr>
        <w:t>FirstNet</w:t>
      </w:r>
    </w:p>
    <w:p w14:paraId="3D47BAE5" w14:textId="77777777" w:rsidR="005379C5" w:rsidRDefault="005379C5" w:rsidP="008473C1">
      <w:pPr>
        <w:pStyle w:val="FP"/>
        <w:rPr>
          <w:color w:val="0000FF"/>
        </w:rPr>
      </w:pPr>
      <w:r>
        <w:rPr>
          <w:color w:val="0000FF"/>
        </w:rPr>
        <w:t>Fujitsu</w:t>
      </w:r>
    </w:p>
    <w:p w14:paraId="53F924C8" w14:textId="77777777" w:rsidR="005379C5" w:rsidRDefault="005379C5" w:rsidP="008473C1">
      <w:pPr>
        <w:pStyle w:val="FP"/>
        <w:rPr>
          <w:color w:val="0000FF"/>
        </w:rPr>
      </w:pPr>
      <w:proofErr w:type="spellStart"/>
      <w:r>
        <w:rPr>
          <w:color w:val="0000FF"/>
        </w:rPr>
        <w:t>Futurewei</w:t>
      </w:r>
      <w:proofErr w:type="spellEnd"/>
    </w:p>
    <w:p w14:paraId="12F97A8C" w14:textId="77777777" w:rsidR="005379C5" w:rsidRDefault="005379C5" w:rsidP="008473C1">
      <w:pPr>
        <w:pStyle w:val="FP"/>
        <w:rPr>
          <w:color w:val="0000FF"/>
        </w:rPr>
      </w:pPr>
      <w:r>
        <w:rPr>
          <w:color w:val="0000FF"/>
        </w:rPr>
        <w:t>Google</w:t>
      </w:r>
    </w:p>
    <w:p w14:paraId="135B9B0D" w14:textId="77777777" w:rsidR="005379C5" w:rsidRDefault="005379C5" w:rsidP="008473C1">
      <w:pPr>
        <w:pStyle w:val="FP"/>
        <w:rPr>
          <w:color w:val="0000FF"/>
        </w:rPr>
      </w:pPr>
      <w:r>
        <w:rPr>
          <w:color w:val="0000FF"/>
        </w:rPr>
        <w:t>HONOR</w:t>
      </w:r>
    </w:p>
    <w:p w14:paraId="184C15D6" w14:textId="77777777" w:rsidR="005379C5" w:rsidRDefault="005379C5" w:rsidP="008473C1">
      <w:pPr>
        <w:pStyle w:val="FP"/>
        <w:rPr>
          <w:color w:val="0000FF"/>
        </w:rPr>
      </w:pPr>
      <w:r>
        <w:rPr>
          <w:color w:val="0000FF"/>
        </w:rPr>
        <w:t>Huawei</w:t>
      </w:r>
    </w:p>
    <w:p w14:paraId="0B66B1EA" w14:textId="77777777" w:rsidR="005379C5" w:rsidRDefault="005379C5" w:rsidP="008473C1">
      <w:pPr>
        <w:pStyle w:val="FP"/>
        <w:rPr>
          <w:color w:val="0000FF"/>
        </w:rPr>
      </w:pPr>
      <w:r>
        <w:rPr>
          <w:color w:val="0000FF"/>
        </w:rPr>
        <w:t>Hughes/EchoStar</w:t>
      </w:r>
    </w:p>
    <w:p w14:paraId="6594D714" w14:textId="77777777" w:rsidR="005379C5" w:rsidRDefault="005379C5" w:rsidP="008473C1">
      <w:pPr>
        <w:pStyle w:val="FP"/>
        <w:rPr>
          <w:color w:val="0000FF"/>
        </w:rPr>
      </w:pPr>
      <w:r>
        <w:rPr>
          <w:color w:val="0000FF"/>
        </w:rPr>
        <w:t>Intel</w:t>
      </w:r>
    </w:p>
    <w:p w14:paraId="5C1E4DC0" w14:textId="77777777" w:rsidR="005379C5" w:rsidRDefault="005379C5" w:rsidP="008473C1">
      <w:pPr>
        <w:pStyle w:val="FP"/>
        <w:rPr>
          <w:color w:val="0000FF"/>
        </w:rPr>
      </w:pPr>
      <w:proofErr w:type="spellStart"/>
      <w:r>
        <w:rPr>
          <w:color w:val="0000FF"/>
        </w:rPr>
        <w:t>InterDigital</w:t>
      </w:r>
      <w:proofErr w:type="spellEnd"/>
    </w:p>
    <w:p w14:paraId="4C9C693C" w14:textId="77777777" w:rsidR="005379C5" w:rsidRDefault="005379C5" w:rsidP="008473C1">
      <w:pPr>
        <w:pStyle w:val="FP"/>
        <w:rPr>
          <w:color w:val="0000FF"/>
        </w:rPr>
      </w:pPr>
      <w:r>
        <w:rPr>
          <w:color w:val="0000FF"/>
        </w:rPr>
        <w:t>KDDI</w:t>
      </w:r>
    </w:p>
    <w:p w14:paraId="26D35094" w14:textId="77777777" w:rsidR="005379C5" w:rsidRDefault="005379C5" w:rsidP="008473C1">
      <w:pPr>
        <w:pStyle w:val="FP"/>
        <w:rPr>
          <w:color w:val="0000FF"/>
        </w:rPr>
      </w:pPr>
      <w:r>
        <w:rPr>
          <w:color w:val="0000FF"/>
        </w:rPr>
        <w:t>Lenovo</w:t>
      </w:r>
    </w:p>
    <w:p w14:paraId="563DB9DC" w14:textId="77777777" w:rsidR="005379C5" w:rsidRDefault="005379C5" w:rsidP="008473C1">
      <w:pPr>
        <w:pStyle w:val="FP"/>
        <w:rPr>
          <w:color w:val="0000FF"/>
        </w:rPr>
      </w:pPr>
      <w:r>
        <w:rPr>
          <w:color w:val="0000FF"/>
        </w:rPr>
        <w:t>LGE</w:t>
      </w:r>
    </w:p>
    <w:p w14:paraId="1ABD0C07" w14:textId="77777777" w:rsidR="005379C5" w:rsidRDefault="005379C5" w:rsidP="008473C1">
      <w:pPr>
        <w:pStyle w:val="FP"/>
        <w:rPr>
          <w:color w:val="0000FF"/>
        </w:rPr>
      </w:pPr>
      <w:r>
        <w:rPr>
          <w:color w:val="0000FF"/>
        </w:rPr>
        <w:t>MediaTek</w:t>
      </w:r>
    </w:p>
    <w:p w14:paraId="7E0A7B28" w14:textId="77777777" w:rsidR="005379C5" w:rsidRDefault="005379C5" w:rsidP="008473C1">
      <w:pPr>
        <w:pStyle w:val="FP"/>
        <w:rPr>
          <w:color w:val="0000FF"/>
        </w:rPr>
      </w:pPr>
      <w:r>
        <w:rPr>
          <w:color w:val="0000FF"/>
        </w:rPr>
        <w:t>NEC</w:t>
      </w:r>
    </w:p>
    <w:p w14:paraId="3B1D536C" w14:textId="77777777" w:rsidR="005379C5" w:rsidRDefault="005379C5" w:rsidP="008473C1">
      <w:pPr>
        <w:pStyle w:val="FP"/>
        <w:rPr>
          <w:color w:val="0000FF"/>
        </w:rPr>
      </w:pPr>
      <w:r>
        <w:rPr>
          <w:color w:val="0000FF"/>
        </w:rPr>
        <w:t>Nokia</w:t>
      </w:r>
    </w:p>
    <w:p w14:paraId="5C0611C2" w14:textId="77777777" w:rsidR="005379C5" w:rsidRDefault="005379C5" w:rsidP="008473C1">
      <w:pPr>
        <w:pStyle w:val="FP"/>
        <w:rPr>
          <w:color w:val="0000FF"/>
        </w:rPr>
      </w:pPr>
      <w:proofErr w:type="spellStart"/>
      <w:r>
        <w:rPr>
          <w:color w:val="0000FF"/>
        </w:rPr>
        <w:t>Novamint</w:t>
      </w:r>
      <w:proofErr w:type="spellEnd"/>
    </w:p>
    <w:p w14:paraId="1BFCB1FD" w14:textId="77777777" w:rsidR="005379C5" w:rsidRDefault="005379C5" w:rsidP="008473C1">
      <w:pPr>
        <w:pStyle w:val="FP"/>
        <w:rPr>
          <w:color w:val="0000FF"/>
        </w:rPr>
      </w:pPr>
      <w:r>
        <w:rPr>
          <w:color w:val="0000FF"/>
        </w:rPr>
        <w:t>NTT DOCOMO</w:t>
      </w:r>
    </w:p>
    <w:p w14:paraId="19FFC5B0" w14:textId="77777777" w:rsidR="005379C5" w:rsidRDefault="005379C5" w:rsidP="008473C1">
      <w:pPr>
        <w:pStyle w:val="FP"/>
        <w:rPr>
          <w:color w:val="0000FF"/>
        </w:rPr>
      </w:pPr>
      <w:r>
        <w:rPr>
          <w:color w:val="0000FF"/>
        </w:rPr>
        <w:t>OPPO</w:t>
      </w:r>
    </w:p>
    <w:p w14:paraId="7F1B3FE6" w14:textId="77777777" w:rsidR="005379C5" w:rsidRDefault="005379C5" w:rsidP="008473C1">
      <w:pPr>
        <w:pStyle w:val="FP"/>
        <w:rPr>
          <w:color w:val="0000FF"/>
        </w:rPr>
      </w:pPr>
      <w:r>
        <w:rPr>
          <w:color w:val="0000FF"/>
        </w:rPr>
        <w:t>Oracle</w:t>
      </w:r>
    </w:p>
    <w:p w14:paraId="72A04EB8" w14:textId="77777777" w:rsidR="005379C5" w:rsidRDefault="005379C5" w:rsidP="008473C1">
      <w:pPr>
        <w:pStyle w:val="FP"/>
        <w:rPr>
          <w:color w:val="0000FF"/>
        </w:rPr>
      </w:pPr>
      <w:r>
        <w:rPr>
          <w:color w:val="0000FF"/>
        </w:rPr>
        <w:t>Orange</w:t>
      </w:r>
    </w:p>
    <w:p w14:paraId="09B8270B" w14:textId="77777777" w:rsidR="005379C5" w:rsidRDefault="005379C5" w:rsidP="008473C1">
      <w:pPr>
        <w:pStyle w:val="FP"/>
        <w:rPr>
          <w:color w:val="0000FF"/>
        </w:rPr>
      </w:pPr>
      <w:r>
        <w:rPr>
          <w:color w:val="0000FF"/>
        </w:rPr>
        <w:t>Philips</w:t>
      </w:r>
    </w:p>
    <w:p w14:paraId="41C1728D" w14:textId="77777777" w:rsidR="005379C5" w:rsidRDefault="005379C5" w:rsidP="008473C1">
      <w:pPr>
        <w:pStyle w:val="FP"/>
        <w:rPr>
          <w:color w:val="0000FF"/>
        </w:rPr>
      </w:pPr>
      <w:r>
        <w:rPr>
          <w:color w:val="0000FF"/>
        </w:rPr>
        <w:t>Qualcomm</w:t>
      </w:r>
    </w:p>
    <w:p w14:paraId="7EB94AE2" w14:textId="77777777" w:rsidR="005379C5" w:rsidRDefault="005379C5" w:rsidP="008473C1">
      <w:pPr>
        <w:pStyle w:val="FP"/>
        <w:rPr>
          <w:color w:val="0000FF"/>
        </w:rPr>
      </w:pPr>
      <w:r>
        <w:rPr>
          <w:color w:val="0000FF"/>
        </w:rPr>
        <w:t>Rakuten Mobile</w:t>
      </w:r>
    </w:p>
    <w:p w14:paraId="6EAC5F0D" w14:textId="77777777" w:rsidR="005379C5" w:rsidRDefault="005379C5" w:rsidP="008473C1">
      <w:pPr>
        <w:pStyle w:val="FP"/>
        <w:rPr>
          <w:color w:val="0000FF"/>
        </w:rPr>
      </w:pPr>
      <w:r>
        <w:rPr>
          <w:color w:val="0000FF"/>
        </w:rPr>
        <w:t>Samsung</w:t>
      </w:r>
    </w:p>
    <w:p w14:paraId="2B9A29BF" w14:textId="77777777" w:rsidR="005379C5" w:rsidRDefault="005379C5" w:rsidP="008473C1">
      <w:pPr>
        <w:pStyle w:val="FP"/>
        <w:rPr>
          <w:color w:val="0000FF"/>
        </w:rPr>
      </w:pPr>
      <w:proofErr w:type="spellStart"/>
      <w:r>
        <w:rPr>
          <w:color w:val="0000FF"/>
        </w:rPr>
        <w:t>Sateliot</w:t>
      </w:r>
      <w:proofErr w:type="spellEnd"/>
    </w:p>
    <w:p w14:paraId="41F06553" w14:textId="77777777" w:rsidR="005379C5" w:rsidRDefault="005379C5" w:rsidP="008473C1">
      <w:pPr>
        <w:pStyle w:val="FP"/>
        <w:rPr>
          <w:color w:val="0000FF"/>
        </w:rPr>
      </w:pPr>
      <w:r>
        <w:rPr>
          <w:color w:val="0000FF"/>
        </w:rPr>
        <w:t>Siemens</w:t>
      </w:r>
    </w:p>
    <w:p w14:paraId="4DF925EC" w14:textId="77777777" w:rsidR="005379C5" w:rsidRDefault="005379C5" w:rsidP="008473C1">
      <w:pPr>
        <w:pStyle w:val="FP"/>
        <w:rPr>
          <w:color w:val="0000FF"/>
        </w:rPr>
      </w:pPr>
      <w:r>
        <w:rPr>
          <w:color w:val="0000FF"/>
        </w:rPr>
        <w:t>Sony</w:t>
      </w:r>
    </w:p>
    <w:p w14:paraId="674A0660" w14:textId="77777777" w:rsidR="005379C5" w:rsidRDefault="005379C5" w:rsidP="008473C1">
      <w:pPr>
        <w:pStyle w:val="FP"/>
        <w:rPr>
          <w:color w:val="0000FF"/>
        </w:rPr>
      </w:pPr>
      <w:r>
        <w:rPr>
          <w:color w:val="0000FF"/>
        </w:rPr>
        <w:t>Telefonica</w:t>
      </w:r>
    </w:p>
    <w:p w14:paraId="3AC38629" w14:textId="77777777" w:rsidR="005379C5" w:rsidRDefault="005379C5" w:rsidP="008473C1">
      <w:pPr>
        <w:pStyle w:val="FP"/>
        <w:rPr>
          <w:color w:val="0000FF"/>
        </w:rPr>
      </w:pPr>
      <w:r>
        <w:rPr>
          <w:color w:val="0000FF"/>
        </w:rPr>
        <w:t>Thales</w:t>
      </w:r>
    </w:p>
    <w:p w14:paraId="36BD41EE" w14:textId="77777777" w:rsidR="005379C5" w:rsidRDefault="005379C5" w:rsidP="008473C1">
      <w:pPr>
        <w:pStyle w:val="FP"/>
        <w:rPr>
          <w:color w:val="0000FF"/>
        </w:rPr>
      </w:pPr>
      <w:r>
        <w:rPr>
          <w:color w:val="0000FF"/>
        </w:rPr>
        <w:t>TMUS</w:t>
      </w:r>
    </w:p>
    <w:p w14:paraId="62F38C7C" w14:textId="77777777" w:rsidR="005379C5" w:rsidRDefault="005379C5" w:rsidP="008473C1">
      <w:pPr>
        <w:pStyle w:val="FP"/>
        <w:rPr>
          <w:color w:val="0000FF"/>
        </w:rPr>
      </w:pPr>
      <w:r>
        <w:rPr>
          <w:color w:val="0000FF"/>
        </w:rPr>
        <w:t>vivo</w:t>
      </w:r>
    </w:p>
    <w:p w14:paraId="18A17D2B" w14:textId="77777777" w:rsidR="005379C5" w:rsidRDefault="005379C5" w:rsidP="008473C1">
      <w:pPr>
        <w:pStyle w:val="FP"/>
        <w:rPr>
          <w:color w:val="0000FF"/>
        </w:rPr>
      </w:pPr>
      <w:r>
        <w:rPr>
          <w:color w:val="0000FF"/>
        </w:rPr>
        <w:t>Vodafone</w:t>
      </w:r>
    </w:p>
    <w:p w14:paraId="1B9CE67F" w14:textId="77777777" w:rsidR="005379C5" w:rsidRDefault="005379C5" w:rsidP="008473C1">
      <w:pPr>
        <w:pStyle w:val="FP"/>
        <w:rPr>
          <w:color w:val="0000FF"/>
        </w:rPr>
      </w:pPr>
      <w:r>
        <w:rPr>
          <w:color w:val="0000FF"/>
        </w:rPr>
        <w:t>Xiaomi</w:t>
      </w:r>
    </w:p>
    <w:p w14:paraId="4DDE2A7E" w14:textId="77777777" w:rsidR="005379C5" w:rsidRDefault="005379C5" w:rsidP="008473C1">
      <w:pPr>
        <w:pStyle w:val="FP"/>
        <w:rPr>
          <w:color w:val="0000FF"/>
        </w:rPr>
      </w:pPr>
      <w:r>
        <w:rPr>
          <w:color w:val="0000FF"/>
        </w:rPr>
        <w:t>Xylem</w:t>
      </w:r>
    </w:p>
    <w:p w14:paraId="72700ACE" w14:textId="3E5B8CC7" w:rsidR="00F60587" w:rsidRDefault="005379C5"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5A609AA5"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1F3BCE">
        <w:rPr>
          <w:lang w:eastAsia="en-US"/>
        </w:rPr>
        <w:t xml:space="preserve"> </w:t>
      </w:r>
      <w:r w:rsidR="001B0520">
        <w:rPr>
          <w:lang w:eastAsia="en-US"/>
        </w:rPr>
        <w:t>try to resolve remaining issues with documents indicated as 'For CC#</w:t>
      </w:r>
      <w:r w:rsidR="00816037">
        <w:rPr>
          <w:lang w:eastAsia="en-US"/>
        </w:rPr>
        <w:t>4</w:t>
      </w:r>
      <w:r w:rsidR="001B0520">
        <w:rPr>
          <w:lang w:eastAsia="en-US"/>
        </w:rPr>
        <w:t>' in the Chair Notes</w:t>
      </w:r>
      <w:r>
        <w:rPr>
          <w:lang w:eastAsia="en-US"/>
        </w:rPr>
        <w:t>.</w:t>
      </w:r>
    </w:p>
    <w:p w14:paraId="0030E989" w14:textId="77777777" w:rsidR="00070E0E" w:rsidRDefault="00070E0E" w:rsidP="001F3BCE">
      <w:pPr>
        <w:rPr>
          <w:lang w:eastAsia="en-US"/>
        </w:rPr>
      </w:pPr>
      <w:bookmarkStart w:id="0" w:name="_Toc152147058"/>
    </w:p>
    <w:bookmarkEnd w:id="0"/>
    <w:p w14:paraId="5D58F77A" w14:textId="5148D8DC" w:rsidR="009908F5" w:rsidRDefault="007C3E8F" w:rsidP="007C11C7">
      <w:pPr>
        <w:pStyle w:val="Heading2"/>
      </w:pPr>
      <w:r>
        <w:t>1</w:t>
      </w:r>
      <w:r w:rsidR="007C11C7">
        <w:tab/>
      </w:r>
      <w:r>
        <w:t>CC#</w:t>
      </w:r>
      <w:r w:rsidR="00816037">
        <w:t>4</w:t>
      </w:r>
      <w:r>
        <w:t xml:space="preserve"> Agenda</w:t>
      </w:r>
    </w:p>
    <w:p w14:paraId="32504CF0" w14:textId="65C5A7B4" w:rsidR="001F3BCE" w:rsidRPr="00816037" w:rsidRDefault="007C3E8F" w:rsidP="009908F5">
      <w:pPr>
        <w:rPr>
          <w:b/>
          <w:bCs/>
          <w:lang w:eastAsia="en-US"/>
        </w:rPr>
      </w:pPr>
      <w:r w:rsidRPr="00816037">
        <w:rPr>
          <w:b/>
          <w:bCs/>
          <w:lang w:eastAsia="en-US"/>
        </w:rPr>
        <w:t>S2#160AHE CC#</w:t>
      </w:r>
      <w:r w:rsidR="00816037" w:rsidRPr="00816037">
        <w:rPr>
          <w:b/>
          <w:bCs/>
          <w:lang w:eastAsia="en-US"/>
        </w:rPr>
        <w:t>4</w:t>
      </w:r>
      <w:r w:rsidRPr="00816037">
        <w:rPr>
          <w:b/>
          <w:bCs/>
          <w:lang w:eastAsia="en-US"/>
        </w:rPr>
        <w:t xml:space="preserve"> Agenda.pptx</w:t>
      </w:r>
    </w:p>
    <w:p w14:paraId="5296F42F" w14:textId="499BB54F" w:rsidR="001B0520" w:rsidRDefault="00000000" w:rsidP="009908F5">
      <w:pPr>
        <w:rPr>
          <w:lang w:eastAsia="en-US"/>
        </w:rPr>
      </w:pPr>
      <w:hyperlink r:id="rId8" w:history="1">
        <w:r w:rsidR="00816037" w:rsidRPr="00107F92">
          <w:rPr>
            <w:rStyle w:val="Hyperlink"/>
            <w:lang w:eastAsia="en-US"/>
          </w:rPr>
          <w:t>https://www.3gpp.org/ftp/tsg_sa/WG2_Arch/TSGS2_160AHE_Electronic_2024-01/INBOX/CCs/CC%234_29_Jan_1400_UTC/S2%23160AHE%20CC%234%20Agenda.pptx</w:t>
        </w:r>
      </w:hyperlink>
    </w:p>
    <w:p w14:paraId="373F8EFD" w14:textId="77777777" w:rsidR="00816037" w:rsidRPr="00816037" w:rsidRDefault="00816037" w:rsidP="009908F5">
      <w:pPr>
        <w:rPr>
          <w:b/>
          <w:bCs/>
          <w:lang w:eastAsia="en-US"/>
        </w:rPr>
      </w:pPr>
      <w:r w:rsidRPr="00816037">
        <w:rPr>
          <w:b/>
          <w:bCs/>
          <w:lang w:eastAsia="en-US"/>
        </w:rPr>
        <w:t>Items for CC#4</w:t>
      </w:r>
    </w:p>
    <w:p w14:paraId="40AE35F0" w14:textId="737D2E43" w:rsidR="00816037" w:rsidRDefault="00816037" w:rsidP="00816037">
      <w:pPr>
        <w:pStyle w:val="B1"/>
      </w:pPr>
      <w:r>
        <w:t>-</w:t>
      </w:r>
      <w:r>
        <w:tab/>
        <w:t>LS OUT (~8)</w:t>
      </w:r>
    </w:p>
    <w:p w14:paraId="28AD6B44" w14:textId="468679E6" w:rsidR="00816037" w:rsidRDefault="00816037" w:rsidP="00816037">
      <w:pPr>
        <w:pStyle w:val="B1"/>
      </w:pPr>
      <w:r>
        <w:t>-</w:t>
      </w:r>
      <w:r>
        <w:tab/>
        <w:t>TEI19 proposals (~4)</w:t>
      </w:r>
    </w:p>
    <w:p w14:paraId="25FA06A9" w14:textId="72196162" w:rsidR="00816037" w:rsidRDefault="00816037" w:rsidP="00816037">
      <w:pPr>
        <w:pStyle w:val="B1"/>
      </w:pPr>
      <w:r>
        <w:t>-</w:t>
      </w:r>
      <w:r>
        <w:tab/>
        <w:t>Maintenance CRs (~12)</w:t>
      </w:r>
    </w:p>
    <w:p w14:paraId="00EF460C" w14:textId="3F6B6747" w:rsidR="00816037" w:rsidRDefault="00816037" w:rsidP="00816037">
      <w:pPr>
        <w:pStyle w:val="B1"/>
      </w:pPr>
      <w:r>
        <w:t>-</w:t>
      </w:r>
      <w:r>
        <w:tab/>
        <w:t xml:space="preserve">Rel-19 </w:t>
      </w:r>
      <w:proofErr w:type="spellStart"/>
      <w:r>
        <w:t>pCRs</w:t>
      </w:r>
      <w:proofErr w:type="spellEnd"/>
      <w:r>
        <w:t xml:space="preserve"> (~13)</w:t>
      </w:r>
    </w:p>
    <w:p w14:paraId="320805BA" w14:textId="5FE4F1A6" w:rsidR="00816037" w:rsidRDefault="00816037" w:rsidP="00816037">
      <w:pPr>
        <w:pStyle w:val="B1"/>
      </w:pPr>
      <w:r>
        <w:t>-</w:t>
      </w:r>
      <w:r>
        <w:tab/>
      </w:r>
      <w:proofErr w:type="spellStart"/>
      <w:r>
        <w:t>AoB</w:t>
      </w:r>
      <w:proofErr w:type="spellEnd"/>
    </w:p>
    <w:p w14:paraId="34B75E15" w14:textId="77777777" w:rsidR="00816037" w:rsidRDefault="00816037" w:rsidP="00816037">
      <w:pPr>
        <w:pStyle w:val="B1"/>
      </w:pPr>
    </w:p>
    <w:p w14:paraId="3C6EBAA6" w14:textId="0C6FADA2" w:rsidR="005A040B" w:rsidRPr="005B25A1" w:rsidRDefault="005A040B" w:rsidP="005A040B">
      <w:pPr>
        <w:keepNext/>
        <w:keepLines/>
        <w:rPr>
          <w:b/>
          <w:bCs/>
        </w:rPr>
      </w:pPr>
      <w:r>
        <w:rPr>
          <w:b/>
          <w:bCs/>
        </w:rPr>
        <w:t>CC#</w:t>
      </w:r>
      <w:r w:rsidR="00816037">
        <w:rPr>
          <w:b/>
          <w:bCs/>
        </w:rPr>
        <w:t>4</w:t>
      </w:r>
      <w:r w:rsidRPr="005B25A1">
        <w:rPr>
          <w:b/>
          <w:bCs/>
        </w:rPr>
        <w:t xml:space="preserve"> Discussion:</w:t>
      </w:r>
    </w:p>
    <w:p w14:paraId="10280907" w14:textId="03D27AC5" w:rsidR="007C3E8F" w:rsidRDefault="00070E0E" w:rsidP="009908F5">
      <w:pPr>
        <w:rPr>
          <w:lang w:eastAsia="en-US"/>
        </w:rPr>
      </w:pPr>
      <w:r>
        <w:rPr>
          <w:lang w:eastAsia="en-US"/>
        </w:rPr>
        <w:t xml:space="preserve">The agenda was </w:t>
      </w:r>
      <w:r w:rsidRPr="00070E0E">
        <w:rPr>
          <w:color w:val="0000FF"/>
          <w:lang w:eastAsia="en-US"/>
        </w:rPr>
        <w:t>noted</w:t>
      </w:r>
      <w:r>
        <w:rPr>
          <w:lang w:eastAsia="en-US"/>
        </w:rPr>
        <w:t>.</w:t>
      </w:r>
    </w:p>
    <w:p w14:paraId="198F40EB" w14:textId="77777777" w:rsidR="00070E0E" w:rsidRDefault="00070E0E" w:rsidP="009908F5">
      <w:pPr>
        <w:rPr>
          <w:lang w:eastAsia="en-US"/>
        </w:rPr>
      </w:pPr>
    </w:p>
    <w:p w14:paraId="7C48F42D" w14:textId="65E0DFDA" w:rsidR="00904F21" w:rsidRDefault="00904F21" w:rsidP="00904F21">
      <w:pPr>
        <w:pStyle w:val="Heading2"/>
      </w:pPr>
      <w:r>
        <w:t>2</w:t>
      </w:r>
      <w:r>
        <w:tab/>
        <w:t>Items marked 'For CC#4' in the combined Chair notes</w:t>
      </w:r>
    </w:p>
    <w:p w14:paraId="44425523" w14:textId="3C82B8D4" w:rsidR="00904F21" w:rsidRDefault="00000000" w:rsidP="00904F21">
      <w:pPr>
        <w:rPr>
          <w:lang w:eastAsia="en-US"/>
        </w:rPr>
      </w:pPr>
      <w:hyperlink r:id="rId9" w:history="1">
        <w:r w:rsidR="00904F21" w:rsidRPr="00107F92">
          <w:rPr>
            <w:rStyle w:val="Hyperlink"/>
            <w:lang w:eastAsia="en-US"/>
          </w:rPr>
          <w:t>https://www.3gpp.org/ftp/tsg_sa/WG2_Arch/TSGS2_160AHE_Electronic_2024-01/INBOX/Chair_Notes/ChairNotes_Combined_01-29-1323.doc</w:t>
        </w:r>
      </w:hyperlink>
    </w:p>
    <w:p w14:paraId="28ADA61C" w14:textId="77777777" w:rsidR="00904F21" w:rsidRPr="00904F21" w:rsidRDefault="00904F21" w:rsidP="00904F21">
      <w:pPr>
        <w:rPr>
          <w:lang w:eastAsia="en-US"/>
        </w:rPr>
      </w:pPr>
    </w:p>
    <w:p w14:paraId="092B5C8B" w14:textId="230BC541" w:rsidR="00D1363C" w:rsidRDefault="00C125F6" w:rsidP="00C125F6">
      <w:pPr>
        <w:pStyle w:val="Heading2"/>
      </w:pPr>
      <w:r>
        <w:t>2.1</w:t>
      </w:r>
      <w:r>
        <w:tab/>
      </w:r>
      <w:r w:rsidR="00D1363C">
        <w:t>LS OUT</w:t>
      </w:r>
    </w:p>
    <w:p w14:paraId="17E6A158" w14:textId="77777777" w:rsidR="00D1363C" w:rsidRDefault="00D1363C" w:rsidP="00D1363C">
      <w:pPr>
        <w:pStyle w:val="NormTop"/>
      </w:pPr>
      <w:r>
        <w:rPr>
          <w:color w:val="0000FF"/>
        </w:rPr>
        <w:t>S2-2401576</w:t>
      </w:r>
      <w:r w:rsidRPr="00D53282">
        <w:t xml:space="preserve"> </w:t>
      </w:r>
      <w:r>
        <w:t>(LS OUT) [DRAFT] LS on limited MSISDN exposure (Source: Ericsson)</w:t>
      </w:r>
      <w:r>
        <w:br/>
      </w:r>
      <w:r w:rsidRPr="00D53282">
        <w:rPr>
          <w:b/>
        </w:rPr>
        <w:t>Document for:</w:t>
      </w:r>
      <w:r w:rsidRPr="00D53282">
        <w:t xml:space="preserve"> </w:t>
      </w:r>
      <w:r>
        <w:t>Approval</w:t>
      </w:r>
      <w:r>
        <w:br/>
      </w:r>
      <w:r w:rsidRPr="00D53282">
        <w:rPr>
          <w:b/>
        </w:rPr>
        <w:t>Abstract:</w:t>
      </w:r>
      <w:r w:rsidRPr="00D53282">
        <w:t xml:space="preserve"> </w:t>
      </w:r>
      <w:r>
        <w:br/>
        <w:t>To: SA WG3. Attachments: Draft 23.502CR4509/S2-2400346r04.</w:t>
      </w:r>
    </w:p>
    <w:p w14:paraId="05C86AF0" w14:textId="77777777" w:rsidR="00D1363C" w:rsidRPr="005B25A1" w:rsidRDefault="00D1363C" w:rsidP="00D1363C">
      <w:pPr>
        <w:pStyle w:val="FP"/>
        <w:keepNext/>
        <w:rPr>
          <w:b/>
          <w:bCs/>
          <w:i/>
          <w:iCs/>
          <w:sz w:val="18"/>
          <w:szCs w:val="18"/>
        </w:rPr>
      </w:pPr>
      <w:r w:rsidRPr="005B25A1">
        <w:rPr>
          <w:b/>
          <w:bCs/>
          <w:i/>
          <w:iCs/>
          <w:sz w:val="18"/>
          <w:szCs w:val="18"/>
        </w:rPr>
        <w:t>e-mail discussion:</w:t>
      </w:r>
    </w:p>
    <w:p w14:paraId="74BB34FA" w14:textId="77777777" w:rsidR="00D1363C" w:rsidRDefault="00D1363C" w:rsidP="00D1363C">
      <w:pPr>
        <w:pStyle w:val="FP"/>
        <w:keepNext/>
        <w:rPr>
          <w:i/>
          <w:iCs/>
          <w:sz w:val="18"/>
          <w:szCs w:val="18"/>
        </w:rPr>
      </w:pPr>
      <w:r w:rsidRPr="005B25A1">
        <w:rPr>
          <w:i/>
          <w:iCs/>
          <w:sz w:val="18"/>
          <w:szCs w:val="18"/>
        </w:rPr>
        <w:t>Magnus (Ericsson) provides draft LS to SA3 on limited MSISDN exposure.</w:t>
      </w:r>
    </w:p>
    <w:p w14:paraId="4CEC5913" w14:textId="77777777" w:rsidR="00D1363C" w:rsidRDefault="00D1363C" w:rsidP="00D1363C">
      <w:pPr>
        <w:pStyle w:val="FP"/>
        <w:keepNext/>
        <w:rPr>
          <w:i/>
          <w:iCs/>
          <w:sz w:val="18"/>
          <w:szCs w:val="18"/>
        </w:rPr>
      </w:pPr>
      <w:r w:rsidRPr="005B25A1">
        <w:rPr>
          <w:i/>
          <w:iCs/>
          <w:sz w:val="18"/>
          <w:szCs w:val="18"/>
        </w:rPr>
        <w:t>Hui (Huawei) provides r01.</w:t>
      </w:r>
    </w:p>
    <w:p w14:paraId="22220A4B" w14:textId="77777777" w:rsidR="00D1363C" w:rsidRDefault="00D1363C" w:rsidP="00D1363C">
      <w:pPr>
        <w:pStyle w:val="FP"/>
        <w:keepNext/>
        <w:rPr>
          <w:i/>
          <w:iCs/>
          <w:sz w:val="18"/>
          <w:szCs w:val="18"/>
        </w:rPr>
      </w:pPr>
      <w:r w:rsidRPr="005B25A1">
        <w:rPr>
          <w:i/>
          <w:iCs/>
          <w:sz w:val="18"/>
          <w:szCs w:val="18"/>
        </w:rPr>
        <w:t>==== Final Comments Deadline ====.</w:t>
      </w:r>
    </w:p>
    <w:p w14:paraId="0EF1914D" w14:textId="77777777" w:rsidR="00D1363C" w:rsidRDefault="00D1363C" w:rsidP="00D1363C">
      <w:pPr>
        <w:pStyle w:val="FP"/>
        <w:keepNext/>
        <w:rPr>
          <w:i/>
          <w:iCs/>
          <w:sz w:val="18"/>
          <w:szCs w:val="18"/>
        </w:rPr>
      </w:pPr>
      <w:r w:rsidRPr="005B25A1">
        <w:rPr>
          <w:i/>
          <w:iCs/>
          <w:sz w:val="18"/>
          <w:szCs w:val="18"/>
        </w:rPr>
        <w:t>Sudeep (Apple) provides r02.</w:t>
      </w:r>
    </w:p>
    <w:p w14:paraId="645FF756" w14:textId="77777777" w:rsidR="00D1363C" w:rsidRDefault="00D1363C" w:rsidP="00D1363C">
      <w:pPr>
        <w:pStyle w:val="FP"/>
        <w:keepNext/>
        <w:rPr>
          <w:i/>
          <w:iCs/>
          <w:sz w:val="18"/>
          <w:szCs w:val="18"/>
        </w:rPr>
      </w:pPr>
      <w:r w:rsidRPr="005B25A1">
        <w:rPr>
          <w:i/>
          <w:iCs/>
          <w:sz w:val="18"/>
          <w:szCs w:val="18"/>
        </w:rPr>
        <w:t>Laurent (Nokia): proposes to go with R00.</w:t>
      </w:r>
    </w:p>
    <w:p w14:paraId="50A07934" w14:textId="77777777" w:rsidR="00D1363C" w:rsidRDefault="00D1363C" w:rsidP="00D1363C">
      <w:pPr>
        <w:pStyle w:val="FP"/>
        <w:keepNext/>
        <w:rPr>
          <w:i/>
          <w:iCs/>
          <w:sz w:val="18"/>
          <w:szCs w:val="18"/>
        </w:rPr>
      </w:pPr>
      <w:r w:rsidRPr="005B25A1">
        <w:rPr>
          <w:i/>
          <w:iCs/>
          <w:sz w:val="18"/>
          <w:szCs w:val="18"/>
        </w:rPr>
        <w:t>Magnus (Ericsson) prefers r00 can live with r01 and r02.</w:t>
      </w:r>
    </w:p>
    <w:p w14:paraId="3756AD5D" w14:textId="77777777" w:rsidR="00D1363C" w:rsidRDefault="00D1363C" w:rsidP="00D1363C">
      <w:pPr>
        <w:pStyle w:val="FP"/>
        <w:keepNext/>
        <w:rPr>
          <w:i/>
          <w:iCs/>
          <w:sz w:val="18"/>
          <w:szCs w:val="18"/>
        </w:rPr>
      </w:pPr>
      <w:r w:rsidRPr="005B25A1">
        <w:rPr>
          <w:i/>
          <w:iCs/>
          <w:sz w:val="18"/>
          <w:szCs w:val="18"/>
        </w:rPr>
        <w:t>Sudeep (Apple) objects to r00 and r01.</w:t>
      </w:r>
    </w:p>
    <w:p w14:paraId="13458ABA" w14:textId="77777777" w:rsidR="00D1363C" w:rsidRDefault="00D1363C" w:rsidP="00D1363C">
      <w:pPr>
        <w:pStyle w:val="FP"/>
        <w:keepNext/>
        <w:rPr>
          <w:i/>
          <w:iCs/>
          <w:sz w:val="18"/>
          <w:szCs w:val="18"/>
        </w:rPr>
      </w:pPr>
      <w:r w:rsidRPr="005B25A1">
        <w:rPr>
          <w:i/>
          <w:iCs/>
          <w:sz w:val="18"/>
          <w:szCs w:val="18"/>
        </w:rPr>
        <w:t>Hui (Huawei) asks to go with r02.</w:t>
      </w:r>
    </w:p>
    <w:p w14:paraId="6DE7AF0D" w14:textId="77777777" w:rsidR="00D1363C" w:rsidRPr="005B25A1" w:rsidRDefault="00D1363C" w:rsidP="00D1363C">
      <w:pPr>
        <w:pStyle w:val="FP"/>
        <w:keepNext/>
        <w:rPr>
          <w:i/>
          <w:iCs/>
          <w:sz w:val="18"/>
          <w:szCs w:val="18"/>
        </w:rPr>
      </w:pPr>
    </w:p>
    <w:p w14:paraId="6C336960" w14:textId="77777777" w:rsidR="00D1363C" w:rsidRPr="00B81031" w:rsidRDefault="00D1363C" w:rsidP="00D1363C">
      <w:pPr>
        <w:keepNext/>
        <w:keepLines/>
        <w:rPr>
          <w:i/>
        </w:rPr>
      </w:pPr>
      <w:r w:rsidRPr="00B81031">
        <w:rPr>
          <w:b/>
          <w:bCs/>
          <w:i/>
        </w:rPr>
        <w:t>Comment:</w:t>
      </w:r>
      <w:r>
        <w:rPr>
          <w:i/>
        </w:rPr>
        <w:t xml:space="preserve"> Created at CC#3.</w:t>
      </w:r>
    </w:p>
    <w:p w14:paraId="0B5E7832" w14:textId="306A5887" w:rsidR="00D1363C" w:rsidRPr="005B25A1" w:rsidRDefault="00D1363C" w:rsidP="00D1363C">
      <w:pPr>
        <w:keepNext/>
        <w:keepLines/>
        <w:rPr>
          <w:b/>
          <w:bCs/>
        </w:rPr>
      </w:pPr>
      <w:r>
        <w:rPr>
          <w:b/>
          <w:bCs/>
        </w:rPr>
        <w:t>CC#4</w:t>
      </w:r>
      <w:r w:rsidRPr="005B25A1">
        <w:rPr>
          <w:b/>
          <w:bCs/>
        </w:rPr>
        <w:t xml:space="preserve"> Discussion:</w:t>
      </w:r>
    </w:p>
    <w:p w14:paraId="4235D46E" w14:textId="51D29D2F" w:rsidR="00D1363C" w:rsidRPr="005B25A1" w:rsidRDefault="00D1363C" w:rsidP="00D1363C">
      <w:pPr>
        <w:keepNext/>
        <w:keepLines/>
      </w:pPr>
      <w:r>
        <w:t xml:space="preserve">Ericsson proposed to consider S2-2401576r02. This was revised to clean up revisions and add the correct documents in </w:t>
      </w:r>
      <w:r w:rsidRPr="00CE3EC0">
        <w:rPr>
          <w:color w:val="0000FF"/>
        </w:rPr>
        <w:t>S2-2</w:t>
      </w:r>
      <w:r>
        <w:rPr>
          <w:color w:val="0000FF"/>
        </w:rPr>
        <w:t>401649</w:t>
      </w:r>
      <w:r>
        <w:t xml:space="preserve">, which was </w:t>
      </w:r>
      <w:r w:rsidRPr="00C3284B">
        <w:rPr>
          <w:color w:val="FF0000"/>
          <w:lang w:eastAsia="en-US"/>
        </w:rPr>
        <w:t>approved</w:t>
      </w:r>
      <w:r>
        <w:t>.</w:t>
      </w:r>
      <w:r w:rsidRPr="00375008">
        <w:t xml:space="preserve"> </w:t>
      </w:r>
    </w:p>
    <w:p w14:paraId="262357A1" w14:textId="633D4B9D" w:rsidR="00D1363C" w:rsidRDefault="00D1363C" w:rsidP="00D1363C">
      <w:r w:rsidRPr="005B25A1">
        <w:rPr>
          <w:b/>
          <w:bCs/>
        </w:rPr>
        <w:t>Status:</w:t>
      </w:r>
      <w:r>
        <w:t xml:space="preserve"> </w:t>
      </w:r>
      <w:r w:rsidRPr="00C3284B">
        <w:rPr>
          <w:color w:val="FF0000"/>
          <w:lang w:eastAsia="en-US"/>
        </w:rPr>
        <w:t>Approved</w:t>
      </w:r>
      <w:r>
        <w:t>.</w:t>
      </w:r>
    </w:p>
    <w:p w14:paraId="7BF49072" w14:textId="77777777" w:rsidR="00D1363C" w:rsidRPr="00EB0339" w:rsidRDefault="00D1363C" w:rsidP="00D1363C"/>
    <w:p w14:paraId="687E9119" w14:textId="77777777" w:rsidR="00D1363C" w:rsidRDefault="00D1363C" w:rsidP="00D1363C">
      <w:pPr>
        <w:pStyle w:val="NormTop"/>
      </w:pPr>
      <w:r>
        <w:rPr>
          <w:color w:val="0000FF"/>
        </w:rPr>
        <w:lastRenderedPageBreak/>
        <w:t>S2-2400020</w:t>
      </w:r>
      <w:r w:rsidRPr="00D53282">
        <w:t xml:space="preserve"> </w:t>
      </w:r>
      <w:r>
        <w:t>(LS IN) LS from RAN WG2: LS on UE Location Information for NB-IoT NTN (Source: RAN WG2 (R2-2311326))</w:t>
      </w:r>
      <w:r>
        <w:br/>
      </w:r>
      <w:r w:rsidRPr="00D53282">
        <w:rPr>
          <w:b/>
        </w:rPr>
        <w:t>Document for:</w:t>
      </w:r>
      <w:r w:rsidRPr="00D53282">
        <w:t xml:space="preserve"> </w:t>
      </w:r>
      <w:r>
        <w:t>Action</w:t>
      </w:r>
      <w:r>
        <w:br/>
      </w:r>
      <w:r w:rsidRPr="00D53282">
        <w:rPr>
          <w:b/>
        </w:rPr>
        <w:t>Abstract:</w:t>
      </w:r>
      <w:r w:rsidRPr="00D53282">
        <w:t xml:space="preserve"> </w:t>
      </w:r>
      <w:r>
        <w:br/>
        <w:t>RAN WG2 rediscussed whether and how location reporting for an NB-IoT UE in NTN can be supported in case LPP mechanism is not supported. No consensus could be reached in RAN WG2 as to whether an AS-based solution of reporting UE location, even coarse-grained, for NB-IoT UEs using control plane optimization could be supported, due to privacy and security concerns raised by some companies. RAN WG2 would thus like to ask SA WG2 and CT WG1 if UE location reporting via NAS layer can be considered in Rel-18, to satisfy this operator requirement. Action: RAN WG2 asks SA WG2 and CT WG1 to take the above into account, to confirm the feasibility and, if feasible, to study and specify a NAS layer based solution for an NB-IoT UE in NTN to report its location to the network as early as possible.</w:t>
      </w:r>
    </w:p>
    <w:p w14:paraId="5A9157D4" w14:textId="77777777" w:rsidR="00D1363C" w:rsidRPr="005B25A1" w:rsidRDefault="00D1363C" w:rsidP="00D1363C">
      <w:pPr>
        <w:keepNext/>
        <w:keepLines/>
        <w:rPr>
          <w:b/>
          <w:bCs/>
        </w:rPr>
      </w:pPr>
      <w:r w:rsidRPr="005B25A1">
        <w:rPr>
          <w:b/>
          <w:bCs/>
        </w:rPr>
        <w:t>Parallel discussion:</w:t>
      </w:r>
    </w:p>
    <w:p w14:paraId="14E34180" w14:textId="77777777" w:rsidR="00D1363C" w:rsidRPr="00B81031" w:rsidRDefault="00D1363C" w:rsidP="00D1363C">
      <w:pPr>
        <w:keepNext/>
        <w:keepLines/>
        <w:rPr>
          <w:i/>
        </w:rPr>
      </w:pPr>
      <w:r w:rsidRPr="00B81031">
        <w:rPr>
          <w:b/>
          <w:bCs/>
          <w:i/>
        </w:rPr>
        <w:t>Comment:</w:t>
      </w:r>
      <w:r>
        <w:rPr>
          <w:i/>
        </w:rPr>
        <w:t xml:space="preserve"> Revision of Postponed S2-2311984 from SA WG2#160. Responses drafted in S2-2400419, S2-2401121.</w:t>
      </w:r>
    </w:p>
    <w:p w14:paraId="6D548B09" w14:textId="77777777" w:rsidR="00D1363C" w:rsidRPr="005B25A1" w:rsidRDefault="00D1363C" w:rsidP="00D1363C">
      <w:pPr>
        <w:keepNext/>
        <w:keepLines/>
        <w:rPr>
          <w:b/>
          <w:bCs/>
        </w:rPr>
      </w:pPr>
      <w:r>
        <w:rPr>
          <w:b/>
          <w:bCs/>
        </w:rPr>
        <w:t>CC#4</w:t>
      </w:r>
      <w:r w:rsidRPr="005B25A1">
        <w:rPr>
          <w:b/>
          <w:bCs/>
        </w:rPr>
        <w:t xml:space="preserve"> Discussion:</w:t>
      </w:r>
    </w:p>
    <w:p w14:paraId="5F66D9AB" w14:textId="76D77E70" w:rsidR="00D1363C" w:rsidRPr="005B25A1" w:rsidRDefault="00C961E6" w:rsidP="00D1363C">
      <w:pPr>
        <w:keepNext/>
        <w:keepLines/>
      </w:pPr>
      <w:r w:rsidRPr="00C961E6">
        <w:rPr>
          <w:color w:val="0000FF"/>
        </w:rPr>
        <w:t>Postponed</w:t>
      </w:r>
      <w:r w:rsidR="00D1363C" w:rsidRPr="005B25A1">
        <w:t>.</w:t>
      </w:r>
    </w:p>
    <w:p w14:paraId="07B969A3" w14:textId="08FE9FD4" w:rsidR="00D1363C" w:rsidRPr="00EB0339" w:rsidRDefault="00D1363C" w:rsidP="00D1363C">
      <w:r w:rsidRPr="005B25A1">
        <w:rPr>
          <w:b/>
          <w:bCs/>
        </w:rPr>
        <w:t>Status:</w:t>
      </w:r>
      <w:r>
        <w:t xml:space="preserve"> </w:t>
      </w:r>
      <w:r w:rsidR="00C961E6" w:rsidRPr="00C961E6">
        <w:rPr>
          <w:color w:val="0000FF"/>
        </w:rPr>
        <w:t>Postponed</w:t>
      </w:r>
      <w:r w:rsidR="00C961E6" w:rsidRPr="005B25A1">
        <w:t>.</w:t>
      </w:r>
    </w:p>
    <w:p w14:paraId="6F1656FF" w14:textId="77777777" w:rsidR="00D1363C" w:rsidRDefault="00D1363C" w:rsidP="00D1363C">
      <w:pPr>
        <w:pStyle w:val="NormTop"/>
      </w:pPr>
      <w:r>
        <w:rPr>
          <w:color w:val="0000FF"/>
        </w:rPr>
        <w:t>S2-2400419</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Responds to LS from RAN WG2 on UE Location Information for NB-IoT NTN (S2-2311984).</w:t>
      </w:r>
    </w:p>
    <w:p w14:paraId="47146B19" w14:textId="77777777" w:rsidR="00D1363C" w:rsidRPr="005B25A1" w:rsidRDefault="00D1363C" w:rsidP="00D1363C">
      <w:pPr>
        <w:keepNext/>
        <w:keepLines/>
        <w:rPr>
          <w:b/>
          <w:bCs/>
        </w:rPr>
      </w:pPr>
      <w:r w:rsidRPr="005B25A1">
        <w:rPr>
          <w:b/>
          <w:bCs/>
        </w:rPr>
        <w:t>Convenor comment:</w:t>
      </w:r>
    </w:p>
    <w:p w14:paraId="755D7EA9" w14:textId="77777777" w:rsidR="00D1363C" w:rsidRPr="005B25A1" w:rsidRDefault="00D1363C" w:rsidP="00D1363C">
      <w:pPr>
        <w:keepNext/>
        <w:keepLines/>
      </w:pPr>
      <w:r w:rsidRPr="005B25A1">
        <w:t>Approve r03 + modify NB-IoT NTN to IoT NTN in the first sentence of the overall description and the ACTION parts? See S2-2400351.</w:t>
      </w:r>
    </w:p>
    <w:p w14:paraId="1ED11EC5" w14:textId="77777777" w:rsidR="00D1363C" w:rsidRPr="005B25A1" w:rsidRDefault="00D1363C" w:rsidP="00D1363C">
      <w:pPr>
        <w:pStyle w:val="FP"/>
        <w:keepNext/>
        <w:rPr>
          <w:b/>
          <w:bCs/>
          <w:i/>
          <w:iCs/>
          <w:sz w:val="18"/>
          <w:szCs w:val="18"/>
        </w:rPr>
      </w:pPr>
      <w:r w:rsidRPr="005B25A1">
        <w:rPr>
          <w:b/>
          <w:bCs/>
          <w:i/>
          <w:iCs/>
          <w:sz w:val="18"/>
          <w:szCs w:val="18"/>
        </w:rPr>
        <w:t>e-mail discussion:</w:t>
      </w:r>
    </w:p>
    <w:p w14:paraId="57962B54" w14:textId="77777777" w:rsidR="00D1363C" w:rsidRDefault="00D1363C" w:rsidP="00D1363C">
      <w:pPr>
        <w:pStyle w:val="FP"/>
        <w:keepNext/>
        <w:rPr>
          <w:i/>
          <w:iCs/>
          <w:sz w:val="18"/>
          <w:szCs w:val="18"/>
        </w:rPr>
      </w:pPr>
      <w:r w:rsidRPr="005B25A1">
        <w:rPr>
          <w:i/>
          <w:iCs/>
          <w:sz w:val="18"/>
          <w:szCs w:val="18"/>
        </w:rPr>
        <w:t>Steve (Huawei) comments.</w:t>
      </w:r>
    </w:p>
    <w:p w14:paraId="37092576" w14:textId="77777777" w:rsidR="00D1363C" w:rsidRDefault="00D1363C" w:rsidP="00D1363C">
      <w:pPr>
        <w:pStyle w:val="FP"/>
        <w:keepNext/>
        <w:rPr>
          <w:i/>
          <w:iCs/>
          <w:sz w:val="18"/>
          <w:szCs w:val="18"/>
        </w:rPr>
      </w:pPr>
      <w:r w:rsidRPr="005B25A1">
        <w:rPr>
          <w:i/>
          <w:iCs/>
          <w:sz w:val="18"/>
          <w:szCs w:val="18"/>
        </w:rPr>
        <w:t>Haris(Qualcomm) provides r01.</w:t>
      </w:r>
    </w:p>
    <w:p w14:paraId="74EEE194" w14:textId="77777777" w:rsidR="00D1363C" w:rsidRDefault="00D1363C" w:rsidP="00D1363C">
      <w:pPr>
        <w:pStyle w:val="FP"/>
        <w:keepNext/>
        <w:rPr>
          <w:i/>
          <w:iCs/>
          <w:sz w:val="18"/>
          <w:szCs w:val="18"/>
        </w:rPr>
      </w:pPr>
      <w:r w:rsidRPr="005B25A1">
        <w:rPr>
          <w:i/>
          <w:iCs/>
          <w:sz w:val="18"/>
          <w:szCs w:val="18"/>
        </w:rPr>
        <w:t>Yunjing (CATT) provides r02 and asks a question for clarification.</w:t>
      </w:r>
    </w:p>
    <w:p w14:paraId="0B50D012" w14:textId="77777777" w:rsidR="00D1363C" w:rsidRDefault="00D1363C" w:rsidP="00D1363C">
      <w:pPr>
        <w:pStyle w:val="FP"/>
        <w:keepNext/>
        <w:rPr>
          <w:i/>
          <w:iCs/>
          <w:sz w:val="18"/>
          <w:szCs w:val="18"/>
        </w:rPr>
      </w:pPr>
      <w:r w:rsidRPr="005B25A1">
        <w:rPr>
          <w:i/>
          <w:iCs/>
          <w:sz w:val="18"/>
          <w:szCs w:val="18"/>
        </w:rPr>
        <w:t>Stefan (Ericsson) provides comments.</w:t>
      </w:r>
    </w:p>
    <w:p w14:paraId="364B0C32" w14:textId="77777777" w:rsidR="00D1363C" w:rsidRDefault="00D1363C" w:rsidP="00D1363C">
      <w:pPr>
        <w:pStyle w:val="FP"/>
        <w:keepNext/>
        <w:rPr>
          <w:i/>
          <w:iCs/>
          <w:sz w:val="18"/>
          <w:szCs w:val="18"/>
        </w:rPr>
      </w:pPr>
      <w:r w:rsidRPr="005B25A1">
        <w:rPr>
          <w:i/>
          <w:iCs/>
          <w:sz w:val="18"/>
          <w:szCs w:val="18"/>
        </w:rPr>
        <w:t>Haris(Qualcomm) responds to Stefan.</w:t>
      </w:r>
    </w:p>
    <w:p w14:paraId="781FA2D7" w14:textId="77777777" w:rsidR="00D1363C" w:rsidRDefault="00D1363C" w:rsidP="00D1363C">
      <w:pPr>
        <w:pStyle w:val="FP"/>
        <w:keepNext/>
        <w:rPr>
          <w:i/>
          <w:iCs/>
          <w:sz w:val="18"/>
          <w:szCs w:val="18"/>
        </w:rPr>
      </w:pPr>
      <w:r w:rsidRPr="005B25A1">
        <w:rPr>
          <w:i/>
          <w:iCs/>
          <w:sz w:val="18"/>
          <w:szCs w:val="18"/>
        </w:rPr>
        <w:t>Haris(Qualcomm) responds to Yunjing.</w:t>
      </w:r>
    </w:p>
    <w:p w14:paraId="70B719A6" w14:textId="77777777" w:rsidR="00D1363C" w:rsidRDefault="00D1363C" w:rsidP="00D1363C">
      <w:pPr>
        <w:pStyle w:val="FP"/>
        <w:keepNext/>
        <w:rPr>
          <w:i/>
          <w:iCs/>
          <w:sz w:val="18"/>
          <w:szCs w:val="18"/>
        </w:rPr>
      </w:pPr>
      <w:r w:rsidRPr="005B25A1">
        <w:rPr>
          <w:i/>
          <w:iCs/>
          <w:sz w:val="18"/>
          <w:szCs w:val="18"/>
        </w:rPr>
        <w:t xml:space="preserve">Steve (Huawei) comments on </w:t>
      </w:r>
      <w:proofErr w:type="spellStart"/>
      <w:r w:rsidRPr="005B25A1">
        <w:rPr>
          <w:i/>
          <w:iCs/>
          <w:sz w:val="18"/>
          <w:szCs w:val="18"/>
        </w:rPr>
        <w:t>pTAU</w:t>
      </w:r>
      <w:proofErr w:type="spellEnd"/>
      <w:r w:rsidRPr="005B25A1">
        <w:rPr>
          <w:i/>
          <w:iCs/>
          <w:sz w:val="18"/>
          <w:szCs w:val="18"/>
        </w:rPr>
        <w:t>.</w:t>
      </w:r>
    </w:p>
    <w:p w14:paraId="3B5FE5C6" w14:textId="77777777" w:rsidR="00D1363C" w:rsidRDefault="00D1363C" w:rsidP="00D1363C">
      <w:pPr>
        <w:pStyle w:val="FP"/>
        <w:keepNext/>
        <w:rPr>
          <w:i/>
          <w:iCs/>
          <w:sz w:val="18"/>
          <w:szCs w:val="18"/>
        </w:rPr>
      </w:pPr>
      <w:r w:rsidRPr="005B25A1">
        <w:rPr>
          <w:i/>
          <w:iCs/>
          <w:sz w:val="18"/>
          <w:szCs w:val="18"/>
        </w:rPr>
        <w:t>Haris(Qualcomm) responds to Steve.</w:t>
      </w:r>
    </w:p>
    <w:p w14:paraId="68FEA921" w14:textId="77777777" w:rsidR="00D1363C" w:rsidRDefault="00D1363C" w:rsidP="00D1363C">
      <w:pPr>
        <w:pStyle w:val="FP"/>
        <w:keepNext/>
        <w:rPr>
          <w:i/>
          <w:iCs/>
          <w:sz w:val="18"/>
          <w:szCs w:val="18"/>
        </w:rPr>
      </w:pPr>
      <w:r w:rsidRPr="005B25A1">
        <w:rPr>
          <w:i/>
          <w:iCs/>
          <w:sz w:val="18"/>
          <w:szCs w:val="18"/>
        </w:rPr>
        <w:t>Stefan (Ericsson) provides r03.</w:t>
      </w:r>
    </w:p>
    <w:p w14:paraId="0CAB4CC7" w14:textId="77777777" w:rsidR="00D1363C" w:rsidRDefault="00D1363C" w:rsidP="00D1363C">
      <w:pPr>
        <w:pStyle w:val="FP"/>
        <w:keepNext/>
        <w:rPr>
          <w:i/>
          <w:iCs/>
          <w:sz w:val="18"/>
          <w:szCs w:val="18"/>
        </w:rPr>
      </w:pPr>
      <w:r w:rsidRPr="005B25A1">
        <w:rPr>
          <w:i/>
          <w:iCs/>
          <w:sz w:val="18"/>
          <w:szCs w:val="18"/>
        </w:rPr>
        <w:t>Haris(Qualcomm) is fine with r03.</w:t>
      </w:r>
    </w:p>
    <w:p w14:paraId="22AD3673" w14:textId="77777777" w:rsidR="00D1363C" w:rsidRDefault="00D1363C" w:rsidP="00D1363C">
      <w:pPr>
        <w:pStyle w:val="FP"/>
        <w:keepNext/>
        <w:rPr>
          <w:i/>
          <w:iCs/>
          <w:sz w:val="18"/>
          <w:szCs w:val="18"/>
        </w:rPr>
      </w:pPr>
      <w:r w:rsidRPr="005B25A1">
        <w:rPr>
          <w:i/>
          <w:iCs/>
          <w:sz w:val="18"/>
          <w:szCs w:val="18"/>
        </w:rPr>
        <w:t>==== Revisions Deadline ====.</w:t>
      </w:r>
    </w:p>
    <w:p w14:paraId="6A0EB08B" w14:textId="77777777" w:rsidR="00D1363C" w:rsidRDefault="00D1363C" w:rsidP="00D1363C">
      <w:pPr>
        <w:pStyle w:val="FP"/>
        <w:keepNext/>
        <w:rPr>
          <w:i/>
          <w:iCs/>
          <w:sz w:val="18"/>
          <w:szCs w:val="18"/>
        </w:rPr>
      </w:pPr>
      <w:r w:rsidRPr="005B25A1">
        <w:rPr>
          <w:i/>
          <w:iCs/>
          <w:sz w:val="18"/>
          <w:szCs w:val="18"/>
        </w:rPr>
        <w:t xml:space="preserve">Saubhagya (Nokia) provides comments on </w:t>
      </w:r>
      <w:proofErr w:type="spellStart"/>
      <w:r w:rsidRPr="005B25A1">
        <w:rPr>
          <w:i/>
          <w:iCs/>
          <w:sz w:val="18"/>
          <w:szCs w:val="18"/>
        </w:rPr>
        <w:t>pTAU</w:t>
      </w:r>
      <w:proofErr w:type="spellEnd"/>
      <w:r w:rsidRPr="005B25A1">
        <w:rPr>
          <w:i/>
          <w:iCs/>
          <w:sz w:val="18"/>
          <w:szCs w:val="18"/>
        </w:rPr>
        <w:t xml:space="preserve"> and Service request and asks its relation with SMC.</w:t>
      </w:r>
    </w:p>
    <w:p w14:paraId="5097AB5F" w14:textId="77777777" w:rsidR="00D1363C" w:rsidRDefault="00D1363C" w:rsidP="00D1363C">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comments on r03.</w:t>
      </w:r>
    </w:p>
    <w:p w14:paraId="65964469" w14:textId="77777777" w:rsidR="00D1363C" w:rsidRDefault="00D1363C" w:rsidP="00D1363C">
      <w:pPr>
        <w:pStyle w:val="FP"/>
        <w:keepNext/>
        <w:rPr>
          <w:i/>
          <w:iCs/>
          <w:sz w:val="18"/>
          <w:szCs w:val="18"/>
        </w:rPr>
      </w:pPr>
      <w:r w:rsidRPr="005B25A1">
        <w:rPr>
          <w:i/>
          <w:iCs/>
          <w:sz w:val="18"/>
          <w:szCs w:val="18"/>
        </w:rPr>
        <w:t>Stefan (Ericsson) replies to Saubhagya.</w:t>
      </w:r>
    </w:p>
    <w:p w14:paraId="50CB555F" w14:textId="77777777" w:rsidR="00D1363C" w:rsidRDefault="00D1363C" w:rsidP="00D1363C">
      <w:pPr>
        <w:pStyle w:val="FP"/>
        <w:keepNext/>
        <w:rPr>
          <w:i/>
          <w:iCs/>
          <w:sz w:val="18"/>
          <w:szCs w:val="18"/>
        </w:rPr>
      </w:pPr>
      <w:r w:rsidRPr="005B25A1">
        <w:rPr>
          <w:i/>
          <w:iCs/>
          <w:sz w:val="18"/>
          <w:szCs w:val="18"/>
        </w:rPr>
        <w:t>Haris(Qualcomm) responds to Ramon.</w:t>
      </w:r>
    </w:p>
    <w:p w14:paraId="23970690" w14:textId="77777777" w:rsidR="00D1363C" w:rsidRDefault="00D1363C" w:rsidP="00D1363C">
      <w:pPr>
        <w:pStyle w:val="FP"/>
        <w:keepNext/>
        <w:rPr>
          <w:i/>
          <w:iCs/>
          <w:sz w:val="18"/>
          <w:szCs w:val="18"/>
        </w:rPr>
      </w:pPr>
      <w:r w:rsidRPr="005B25A1">
        <w:rPr>
          <w:i/>
          <w:iCs/>
          <w:sz w:val="18"/>
          <w:szCs w:val="18"/>
        </w:rPr>
        <w:t>Amy (vivo) proposes to modify NB-IoT NTN to IoT NTN in the first sentence of the overall description and the ACTION parts.</w:t>
      </w:r>
    </w:p>
    <w:p w14:paraId="73E38F1C" w14:textId="77777777" w:rsidR="00D1363C" w:rsidRDefault="00D1363C" w:rsidP="00D1363C">
      <w:pPr>
        <w:pStyle w:val="FP"/>
        <w:keepNext/>
        <w:rPr>
          <w:i/>
          <w:iCs/>
          <w:sz w:val="18"/>
          <w:szCs w:val="18"/>
        </w:rPr>
      </w:pPr>
      <w:r w:rsidRPr="005B25A1">
        <w:rPr>
          <w:i/>
          <w:iCs/>
          <w:sz w:val="18"/>
          <w:szCs w:val="18"/>
        </w:rPr>
        <w:t>Ramon(</w:t>
      </w:r>
      <w:proofErr w:type="spellStart"/>
      <w:r w:rsidRPr="005B25A1">
        <w:rPr>
          <w:i/>
          <w:iCs/>
          <w:sz w:val="18"/>
          <w:szCs w:val="18"/>
        </w:rPr>
        <w:t>Sateliot</w:t>
      </w:r>
      <w:proofErr w:type="spellEnd"/>
      <w:r w:rsidRPr="005B25A1">
        <w:rPr>
          <w:i/>
          <w:iCs/>
          <w:sz w:val="18"/>
          <w:szCs w:val="18"/>
        </w:rPr>
        <w:t>) comments on Haris(Qualcomm) response.</w:t>
      </w:r>
    </w:p>
    <w:p w14:paraId="7BF62C57" w14:textId="77777777" w:rsidR="00D1363C" w:rsidRDefault="00D1363C" w:rsidP="00D1363C">
      <w:pPr>
        <w:pStyle w:val="FP"/>
        <w:keepNext/>
        <w:rPr>
          <w:i/>
          <w:iCs/>
          <w:sz w:val="18"/>
          <w:szCs w:val="18"/>
        </w:rPr>
      </w:pPr>
      <w:r w:rsidRPr="005B25A1">
        <w:rPr>
          <w:i/>
          <w:iCs/>
          <w:sz w:val="18"/>
          <w:szCs w:val="18"/>
        </w:rPr>
        <w:t>Thierry (</w:t>
      </w:r>
      <w:proofErr w:type="spellStart"/>
      <w:r w:rsidRPr="005B25A1">
        <w:rPr>
          <w:i/>
          <w:iCs/>
          <w:sz w:val="18"/>
          <w:szCs w:val="18"/>
        </w:rPr>
        <w:t>Novamint</w:t>
      </w:r>
      <w:proofErr w:type="spellEnd"/>
      <w:r w:rsidRPr="005B25A1">
        <w:rPr>
          <w:i/>
          <w:iCs/>
          <w:sz w:val="18"/>
          <w:szCs w:val="18"/>
        </w:rPr>
        <w:t>) is fine with r03.</w:t>
      </w:r>
    </w:p>
    <w:p w14:paraId="2E0FF985" w14:textId="77777777" w:rsidR="00D1363C" w:rsidRDefault="00D1363C" w:rsidP="00D1363C">
      <w:pPr>
        <w:pStyle w:val="FP"/>
        <w:keepNext/>
        <w:rPr>
          <w:i/>
          <w:iCs/>
          <w:sz w:val="18"/>
          <w:szCs w:val="18"/>
        </w:rPr>
      </w:pPr>
      <w:r w:rsidRPr="005B25A1">
        <w:rPr>
          <w:i/>
          <w:iCs/>
          <w:sz w:val="18"/>
          <w:szCs w:val="18"/>
        </w:rPr>
        <w:t>Mehrdad (MediaTek Inc.) thinks r03 needs additional update. Agrees with vivo and also proposes to modify NB-IoT NTN to IoT NTN in the first sentence of the overall description and the ACTION parts.</w:t>
      </w:r>
    </w:p>
    <w:p w14:paraId="35E43D28" w14:textId="77777777" w:rsidR="00D1363C" w:rsidRDefault="00D1363C" w:rsidP="00D1363C">
      <w:pPr>
        <w:pStyle w:val="FP"/>
        <w:keepNext/>
        <w:rPr>
          <w:i/>
          <w:iCs/>
          <w:sz w:val="18"/>
          <w:szCs w:val="18"/>
        </w:rPr>
      </w:pPr>
      <w:r w:rsidRPr="005B25A1">
        <w:rPr>
          <w:i/>
          <w:iCs/>
          <w:sz w:val="18"/>
          <w:szCs w:val="18"/>
        </w:rPr>
        <w:t>Thierry (</w:t>
      </w:r>
      <w:proofErr w:type="spellStart"/>
      <w:r w:rsidRPr="005B25A1">
        <w:rPr>
          <w:i/>
          <w:iCs/>
          <w:sz w:val="18"/>
          <w:szCs w:val="18"/>
        </w:rPr>
        <w:t>Novamint</w:t>
      </w:r>
      <w:proofErr w:type="spellEnd"/>
      <w:r w:rsidRPr="005B25A1">
        <w:rPr>
          <w:i/>
          <w:iCs/>
          <w:sz w:val="18"/>
          <w:szCs w:val="18"/>
        </w:rPr>
        <w:t>) provides further comments linked to CR 351: The reply to LS (0419) can only be agreed once CR351 has been agreed and it may require a further update as proposed by Amy, Luca, Mehrdad based on Ramon's comment.</w:t>
      </w:r>
    </w:p>
    <w:p w14:paraId="100AF935" w14:textId="77777777" w:rsidR="00D1363C" w:rsidRDefault="00D1363C" w:rsidP="00D1363C">
      <w:pPr>
        <w:pStyle w:val="FP"/>
        <w:keepNext/>
        <w:rPr>
          <w:i/>
          <w:iCs/>
          <w:sz w:val="18"/>
          <w:szCs w:val="18"/>
        </w:rPr>
      </w:pPr>
      <w:r w:rsidRPr="005B25A1">
        <w:rPr>
          <w:i/>
          <w:iCs/>
          <w:sz w:val="18"/>
          <w:szCs w:val="18"/>
        </w:rPr>
        <w:t xml:space="preserve">Mehrdad (MediaTek Inc.) clarifies that we have already stated new changes needed on the LS. So r03 of S2-2400419 is not agreeable yet. We can re-check status at CC#4. Also on CRs, if they are technically </w:t>
      </w:r>
      <w:proofErr w:type="spellStart"/>
      <w:r w:rsidRPr="005B25A1">
        <w:rPr>
          <w:i/>
          <w:iCs/>
          <w:sz w:val="18"/>
          <w:szCs w:val="18"/>
        </w:rPr>
        <w:t>endorsable</w:t>
      </w:r>
      <w:proofErr w:type="spellEnd"/>
      <w:r w:rsidRPr="005B25A1">
        <w:rPr>
          <w:i/>
          <w:iCs/>
          <w:sz w:val="18"/>
          <w:szCs w:val="18"/>
        </w:rPr>
        <w:t>, we don't see why they can not be agreed at this meeting.</w:t>
      </w:r>
    </w:p>
    <w:p w14:paraId="10071949" w14:textId="77777777" w:rsidR="00D1363C" w:rsidRDefault="00D1363C" w:rsidP="00D1363C">
      <w:pPr>
        <w:pStyle w:val="FP"/>
        <w:keepNext/>
        <w:rPr>
          <w:i/>
          <w:iCs/>
          <w:sz w:val="18"/>
          <w:szCs w:val="18"/>
        </w:rPr>
      </w:pPr>
      <w:r w:rsidRPr="005B25A1">
        <w:rPr>
          <w:i/>
          <w:iCs/>
          <w:sz w:val="18"/>
          <w:szCs w:val="18"/>
        </w:rPr>
        <w:t>==== Final Comments Deadline ====.</w:t>
      </w:r>
    </w:p>
    <w:p w14:paraId="7B61AD61" w14:textId="77777777" w:rsidR="00D1363C" w:rsidRDefault="00D1363C" w:rsidP="00D1363C">
      <w:pPr>
        <w:pStyle w:val="FP"/>
        <w:keepNext/>
        <w:rPr>
          <w:i/>
          <w:iCs/>
          <w:sz w:val="18"/>
          <w:szCs w:val="18"/>
        </w:rPr>
      </w:pPr>
      <w:r w:rsidRPr="005B25A1">
        <w:rPr>
          <w:i/>
          <w:iCs/>
          <w:sz w:val="18"/>
          <w:szCs w:val="18"/>
        </w:rPr>
        <w:t>Luca (Inmarsat) re-states that indeed the LS should not be limited to NB-IoT and that its outcome does not impact the validity of the proposed CRs for the basic mechanism. We also agree that the CRs should be agreed as a starting point, then we can look at what's needed in addition, but we should take it in steps.</w:t>
      </w:r>
    </w:p>
    <w:p w14:paraId="6D45545A" w14:textId="77777777" w:rsidR="00D1363C" w:rsidRDefault="00D1363C" w:rsidP="00D1363C">
      <w:pPr>
        <w:pStyle w:val="FP"/>
        <w:keepNext/>
        <w:rPr>
          <w:i/>
          <w:iCs/>
          <w:sz w:val="18"/>
          <w:szCs w:val="18"/>
        </w:rPr>
      </w:pPr>
      <w:r w:rsidRPr="005B25A1">
        <w:rPr>
          <w:i/>
          <w:iCs/>
          <w:sz w:val="18"/>
          <w:szCs w:val="18"/>
        </w:rPr>
        <w:t>Haris(Qualcomm) responds to comments.</w:t>
      </w:r>
    </w:p>
    <w:p w14:paraId="17C1F31D" w14:textId="77777777" w:rsidR="00D1363C" w:rsidRDefault="00D1363C" w:rsidP="00D1363C">
      <w:pPr>
        <w:pStyle w:val="FP"/>
        <w:keepNext/>
        <w:rPr>
          <w:i/>
          <w:iCs/>
          <w:sz w:val="18"/>
          <w:szCs w:val="18"/>
        </w:rPr>
      </w:pPr>
      <w:r w:rsidRPr="005B25A1">
        <w:rPr>
          <w:i/>
          <w:iCs/>
          <w:sz w:val="18"/>
          <w:szCs w:val="18"/>
        </w:rPr>
        <w:t>Stefan (Ericsson) follow-up comment and not sure on the completeness of the CR.</w:t>
      </w:r>
    </w:p>
    <w:p w14:paraId="0698611A" w14:textId="77777777" w:rsidR="00D1363C" w:rsidRPr="005B25A1" w:rsidRDefault="00D1363C" w:rsidP="00D1363C">
      <w:pPr>
        <w:pStyle w:val="FP"/>
        <w:keepNext/>
        <w:rPr>
          <w:i/>
          <w:iCs/>
          <w:sz w:val="18"/>
          <w:szCs w:val="18"/>
        </w:rPr>
      </w:pPr>
    </w:p>
    <w:p w14:paraId="1ED1D373" w14:textId="77777777" w:rsidR="00D1363C" w:rsidRPr="00B81031" w:rsidRDefault="00D1363C" w:rsidP="00D1363C">
      <w:pPr>
        <w:keepNext/>
        <w:keepLines/>
        <w:rPr>
          <w:i/>
        </w:rPr>
      </w:pPr>
      <w:r w:rsidRPr="00B81031">
        <w:rPr>
          <w:b/>
          <w:bCs/>
          <w:i/>
        </w:rPr>
        <w:t>Comment:</w:t>
      </w:r>
      <w:r>
        <w:rPr>
          <w:i/>
        </w:rPr>
        <w:t xml:space="preserve"> Revision of (unhandled) S2-2313106. Response to S2-2400020.</w:t>
      </w:r>
    </w:p>
    <w:p w14:paraId="72A9B4AC" w14:textId="77777777" w:rsidR="00D1363C" w:rsidRPr="005B25A1" w:rsidRDefault="00D1363C" w:rsidP="00D1363C">
      <w:pPr>
        <w:keepNext/>
        <w:keepLines/>
        <w:rPr>
          <w:b/>
          <w:bCs/>
        </w:rPr>
      </w:pPr>
      <w:r>
        <w:rPr>
          <w:b/>
          <w:bCs/>
        </w:rPr>
        <w:t>CC#4</w:t>
      </w:r>
      <w:r w:rsidRPr="005B25A1">
        <w:rPr>
          <w:b/>
          <w:bCs/>
        </w:rPr>
        <w:t xml:space="preserve"> Discussion:</w:t>
      </w:r>
    </w:p>
    <w:p w14:paraId="738518C7" w14:textId="7929C3E9" w:rsidR="00D1363C" w:rsidRPr="005B25A1" w:rsidRDefault="00D1363C" w:rsidP="00D1363C">
      <w:pPr>
        <w:keepNext/>
        <w:keepLines/>
      </w:pPr>
      <w:r>
        <w:t xml:space="preserve">r03 was proposed. Qualcomm did not </w:t>
      </w:r>
      <w:r w:rsidR="00C961E6">
        <w:t xml:space="preserve">agree with the proposed changes to r03. Ericsson also disagreed with the proposed changes as this should be for Narrowband IoT and proposed the changes reflected in r04. vivo commented that it would be preferable to make this LS more general to cover also LTE aspects. This was then </w:t>
      </w:r>
      <w:r w:rsidR="00C961E6" w:rsidRPr="00C961E6">
        <w:rPr>
          <w:color w:val="0000FF"/>
        </w:rPr>
        <w:t>postponed</w:t>
      </w:r>
      <w:r w:rsidR="00C961E6">
        <w:t>.</w:t>
      </w:r>
    </w:p>
    <w:p w14:paraId="54147284" w14:textId="7DC46879" w:rsidR="00D1363C" w:rsidRDefault="00D1363C" w:rsidP="00D1363C">
      <w:r w:rsidRPr="005379C5">
        <w:rPr>
          <w:b/>
          <w:bCs/>
        </w:rPr>
        <w:t>Status:</w:t>
      </w:r>
      <w:r w:rsidRPr="005379C5">
        <w:t xml:space="preserve"> </w:t>
      </w:r>
      <w:r w:rsidR="00C961E6" w:rsidRPr="005379C5">
        <w:rPr>
          <w:color w:val="0000FF"/>
        </w:rPr>
        <w:t>Postponed</w:t>
      </w:r>
      <w:r w:rsidRPr="005379C5">
        <w:t>.</w:t>
      </w:r>
    </w:p>
    <w:p w14:paraId="4CC437E0" w14:textId="77777777" w:rsidR="00C961E6" w:rsidRPr="00EB0339" w:rsidRDefault="00C961E6" w:rsidP="00D1363C"/>
    <w:p w14:paraId="243986A8" w14:textId="77777777" w:rsidR="00C961E6" w:rsidRDefault="00C961E6" w:rsidP="00C961E6">
      <w:pPr>
        <w:pStyle w:val="NormTop"/>
      </w:pPr>
      <w:r>
        <w:rPr>
          <w:color w:val="0000FF"/>
        </w:rPr>
        <w:lastRenderedPageBreak/>
        <w:t>S2-2400068</w:t>
      </w:r>
      <w:r w:rsidRPr="00D53282">
        <w:t xml:space="preserve"> </w:t>
      </w:r>
      <w:r>
        <w:t>(LS IN) Reply LS on the service requirement of restricting satellite access RAT type (Source: SA WG1 (S1-233296))</w:t>
      </w:r>
      <w:r>
        <w:br/>
      </w:r>
      <w:r w:rsidRPr="00D53282">
        <w:rPr>
          <w:b/>
        </w:rPr>
        <w:t>Document for:</w:t>
      </w:r>
      <w:r w:rsidRPr="00D53282">
        <w:t xml:space="preserve"> </w:t>
      </w:r>
      <w:r>
        <w:t>Information</w:t>
      </w:r>
      <w:r>
        <w:br/>
      </w:r>
      <w:r w:rsidRPr="00D53282">
        <w:rPr>
          <w:b/>
        </w:rPr>
        <w:t>Abstract:</w:t>
      </w:r>
      <w:r w:rsidRPr="00D53282">
        <w:t xml:space="preserve"> </w:t>
      </w:r>
      <w:r>
        <w:br/>
        <w:t>SA WG1 thanks CT WG1 for the LS in C1-236567. SA WG1 has no explicit requirement to restrict the usage of satellite access in a PLMN. However, more generic requirements exist (in clauses 6.3.2 and 6.19 of TS 22.261, and clause 7.1 of TS 22.011 since Rel-15) that allow a network operator to restrict usage of specific access technology combinations within a PLMN. SA WG1 s view is that these requirements cover the case described by CT WG1.</w:t>
      </w:r>
    </w:p>
    <w:p w14:paraId="4DEF9B65" w14:textId="77777777" w:rsidR="00C961E6" w:rsidRPr="005B25A1" w:rsidRDefault="00C961E6" w:rsidP="00C961E6">
      <w:pPr>
        <w:keepNext/>
        <w:keepLines/>
        <w:rPr>
          <w:b/>
          <w:bCs/>
        </w:rPr>
      </w:pPr>
      <w:r w:rsidRPr="005B25A1">
        <w:rPr>
          <w:b/>
          <w:bCs/>
        </w:rPr>
        <w:t>Parallel discussion:</w:t>
      </w:r>
    </w:p>
    <w:p w14:paraId="7C294CA7" w14:textId="77777777" w:rsidR="00C961E6" w:rsidRPr="00B81031" w:rsidRDefault="00C961E6" w:rsidP="00C961E6">
      <w:pPr>
        <w:keepNext/>
        <w:keepLines/>
        <w:rPr>
          <w:i/>
        </w:rPr>
      </w:pPr>
      <w:r w:rsidRPr="00B81031">
        <w:rPr>
          <w:b/>
          <w:bCs/>
          <w:i/>
        </w:rPr>
        <w:t>Comment:</w:t>
      </w:r>
      <w:r>
        <w:rPr>
          <w:i/>
        </w:rPr>
        <w:t xml:space="preserve"> Response drafted in S2-2401577.</w:t>
      </w:r>
    </w:p>
    <w:p w14:paraId="576E9023" w14:textId="77777777" w:rsidR="00C961E6" w:rsidRPr="005B25A1" w:rsidRDefault="00C961E6" w:rsidP="00C961E6">
      <w:pPr>
        <w:keepNext/>
        <w:keepLines/>
        <w:rPr>
          <w:b/>
          <w:bCs/>
        </w:rPr>
      </w:pPr>
      <w:r>
        <w:rPr>
          <w:b/>
          <w:bCs/>
        </w:rPr>
        <w:t>CC#4</w:t>
      </w:r>
      <w:r w:rsidRPr="005B25A1">
        <w:rPr>
          <w:b/>
          <w:bCs/>
        </w:rPr>
        <w:t xml:space="preserve"> Discussion:</w:t>
      </w:r>
    </w:p>
    <w:p w14:paraId="479C7717" w14:textId="327E7A68" w:rsidR="00C961E6" w:rsidRPr="00C961E6" w:rsidRDefault="00C961E6" w:rsidP="00C961E6">
      <w:pPr>
        <w:keepNext/>
        <w:keepLines/>
      </w:pPr>
      <w:r>
        <w:t xml:space="preserve">Final response in in </w:t>
      </w:r>
      <w:r w:rsidRPr="00CE3EC0">
        <w:rPr>
          <w:color w:val="0000FF"/>
        </w:rPr>
        <w:t>S2-2</w:t>
      </w:r>
      <w:r>
        <w:rPr>
          <w:color w:val="0000FF"/>
        </w:rPr>
        <w:t>401650</w:t>
      </w:r>
      <w:r>
        <w:t>.</w:t>
      </w:r>
    </w:p>
    <w:p w14:paraId="5891882B" w14:textId="3B5435B3" w:rsidR="00C961E6" w:rsidRPr="00EB0339" w:rsidRDefault="00C961E6" w:rsidP="00C961E6">
      <w:r w:rsidRPr="005B25A1">
        <w:rPr>
          <w:b/>
          <w:bCs/>
        </w:rPr>
        <w:t>Status:</w:t>
      </w:r>
      <w:r>
        <w:t xml:space="preserve"> </w:t>
      </w:r>
      <w:r w:rsidRPr="00C961E6">
        <w:rPr>
          <w:color w:val="00B050"/>
        </w:rPr>
        <w:t>Replied to</w:t>
      </w:r>
      <w:r>
        <w:t>.</w:t>
      </w:r>
    </w:p>
    <w:p w14:paraId="6221B927" w14:textId="77777777" w:rsidR="00C961E6" w:rsidRDefault="00C961E6" w:rsidP="00C961E6">
      <w:pPr>
        <w:pStyle w:val="NormTop"/>
      </w:pPr>
      <w:r>
        <w:rPr>
          <w:color w:val="0000FF"/>
        </w:rPr>
        <w:t>S2-2401577</w:t>
      </w:r>
      <w:r w:rsidRPr="00D53282">
        <w:t xml:space="preserve"> </w:t>
      </w:r>
      <w:r>
        <w:t>(LS OUT) [DRAFT] Response to 'Reply LS on the service requirement of restricting satellite access RAT type' (Source: Vodafone)</w:t>
      </w:r>
      <w:r>
        <w:br/>
      </w:r>
      <w:r w:rsidRPr="00D53282">
        <w:rPr>
          <w:b/>
        </w:rPr>
        <w:t>Document for:</w:t>
      </w:r>
      <w:r w:rsidRPr="00D53282">
        <w:t xml:space="preserve"> </w:t>
      </w:r>
      <w:r>
        <w:t>Approval</w:t>
      </w:r>
      <w:r>
        <w:br/>
      </w:r>
      <w:r w:rsidRPr="00D53282">
        <w:rPr>
          <w:b/>
        </w:rPr>
        <w:t>Abstract:</w:t>
      </w:r>
      <w:r w:rsidRPr="00D53282">
        <w:t xml:space="preserve"> </w:t>
      </w:r>
      <w:r>
        <w:br/>
        <w:t>To: RAN WG3. CC: CT WG1, CT WG4, SA WG1, RAN WG2. Attachments: CR 3500 to TS 23.501, LSs in S2-2400068 and C1-236567=S2-2310100.</w:t>
      </w:r>
    </w:p>
    <w:p w14:paraId="42C8FDB6" w14:textId="77777777" w:rsidR="00C961E6" w:rsidRPr="005B25A1" w:rsidRDefault="00C961E6" w:rsidP="00C961E6">
      <w:pPr>
        <w:pStyle w:val="FP"/>
        <w:keepNext/>
        <w:rPr>
          <w:b/>
          <w:bCs/>
          <w:i/>
          <w:iCs/>
          <w:sz w:val="18"/>
          <w:szCs w:val="18"/>
        </w:rPr>
      </w:pPr>
      <w:r w:rsidRPr="005B25A1">
        <w:rPr>
          <w:b/>
          <w:bCs/>
          <w:i/>
          <w:iCs/>
          <w:sz w:val="18"/>
          <w:szCs w:val="18"/>
        </w:rPr>
        <w:t>e-mail discussion:</w:t>
      </w:r>
    </w:p>
    <w:p w14:paraId="33BA0237" w14:textId="77777777" w:rsidR="00C961E6" w:rsidRDefault="00C961E6" w:rsidP="00C961E6">
      <w:pPr>
        <w:pStyle w:val="FP"/>
        <w:keepNext/>
        <w:rPr>
          <w:i/>
          <w:iCs/>
          <w:sz w:val="18"/>
          <w:szCs w:val="18"/>
        </w:rPr>
      </w:pPr>
      <w:r w:rsidRPr="005B25A1">
        <w:rPr>
          <w:i/>
          <w:iCs/>
          <w:sz w:val="18"/>
          <w:szCs w:val="18"/>
        </w:rPr>
        <w:t>==== Final Comments Deadline ====.</w:t>
      </w:r>
    </w:p>
    <w:p w14:paraId="01F3BC52" w14:textId="77777777" w:rsidR="00C961E6" w:rsidRPr="005B25A1" w:rsidRDefault="00C961E6" w:rsidP="00C961E6">
      <w:pPr>
        <w:pStyle w:val="FP"/>
        <w:keepNext/>
        <w:rPr>
          <w:i/>
          <w:iCs/>
          <w:sz w:val="18"/>
          <w:szCs w:val="18"/>
        </w:rPr>
      </w:pPr>
    </w:p>
    <w:p w14:paraId="7E8C3C13" w14:textId="77777777" w:rsidR="00C961E6" w:rsidRPr="00B81031" w:rsidRDefault="00C961E6" w:rsidP="00C961E6">
      <w:pPr>
        <w:keepNext/>
        <w:keepLines/>
        <w:rPr>
          <w:i/>
        </w:rPr>
      </w:pPr>
      <w:r w:rsidRPr="00B81031">
        <w:rPr>
          <w:b/>
          <w:bCs/>
          <w:i/>
        </w:rPr>
        <w:t>Comment:</w:t>
      </w:r>
      <w:r>
        <w:rPr>
          <w:i/>
        </w:rPr>
        <w:t xml:space="preserve"> Created at CC#3. Response to S2-2400068.</w:t>
      </w:r>
    </w:p>
    <w:p w14:paraId="64E99E23" w14:textId="77777777" w:rsidR="00C961E6" w:rsidRPr="005B25A1" w:rsidRDefault="00C961E6" w:rsidP="00C961E6">
      <w:pPr>
        <w:keepNext/>
        <w:keepLines/>
        <w:rPr>
          <w:b/>
          <w:bCs/>
        </w:rPr>
      </w:pPr>
      <w:r>
        <w:rPr>
          <w:b/>
          <w:bCs/>
        </w:rPr>
        <w:t>CC#4</w:t>
      </w:r>
      <w:r w:rsidRPr="005B25A1">
        <w:rPr>
          <w:b/>
          <w:bCs/>
        </w:rPr>
        <w:t xml:space="preserve"> Discussion:</w:t>
      </w:r>
    </w:p>
    <w:p w14:paraId="71649195" w14:textId="1A3F4FF6" w:rsidR="00C961E6" w:rsidRPr="005B25A1" w:rsidRDefault="00C961E6" w:rsidP="00C961E6">
      <w:pPr>
        <w:keepNext/>
        <w:keepLines/>
      </w:pPr>
      <w:r>
        <w:t xml:space="preserve">Vodafone proposed r01. This was revised to clean up in </w:t>
      </w:r>
      <w:r w:rsidRPr="00CE3EC0">
        <w:rPr>
          <w:color w:val="0000FF"/>
        </w:rPr>
        <w:t>S2-2</w:t>
      </w:r>
      <w:r>
        <w:rPr>
          <w:color w:val="0000FF"/>
        </w:rPr>
        <w:t>401650</w:t>
      </w:r>
      <w:r>
        <w:t xml:space="preserve">, which was </w:t>
      </w:r>
      <w:r w:rsidRPr="00C3284B">
        <w:rPr>
          <w:color w:val="FF0000"/>
          <w:lang w:eastAsia="en-US"/>
        </w:rPr>
        <w:t>approved</w:t>
      </w:r>
      <w:r>
        <w:t>.</w:t>
      </w:r>
    </w:p>
    <w:p w14:paraId="3A31FE69" w14:textId="6D6D3D50" w:rsidR="00C961E6" w:rsidRPr="00EB0339" w:rsidRDefault="00C961E6" w:rsidP="00C961E6">
      <w:r w:rsidRPr="005B25A1">
        <w:rPr>
          <w:b/>
          <w:bCs/>
        </w:rPr>
        <w:t>Status:</w:t>
      </w:r>
      <w:r>
        <w:t xml:space="preserve"> </w:t>
      </w:r>
      <w:r w:rsidRPr="00C3284B">
        <w:rPr>
          <w:color w:val="FF0000"/>
          <w:lang w:eastAsia="en-US"/>
        </w:rPr>
        <w:t>Approved</w:t>
      </w:r>
      <w:r>
        <w:t>.</w:t>
      </w:r>
    </w:p>
    <w:p w14:paraId="2C014C8B" w14:textId="77777777" w:rsidR="00D1363C" w:rsidRDefault="00D1363C" w:rsidP="00D1363C">
      <w:pPr>
        <w:rPr>
          <w:lang w:eastAsia="en-US"/>
        </w:rPr>
      </w:pPr>
    </w:p>
    <w:p w14:paraId="1CAF2166" w14:textId="77777777" w:rsidR="005337E0" w:rsidRDefault="005337E0" w:rsidP="005337E0">
      <w:pPr>
        <w:pStyle w:val="NormTop"/>
      </w:pPr>
      <w:r>
        <w:rPr>
          <w:color w:val="0000FF"/>
        </w:rPr>
        <w:t>S2-2400027</w:t>
      </w:r>
      <w:r w:rsidRPr="00D53282">
        <w:t xml:space="preserve"> </w:t>
      </w:r>
      <w:r>
        <w:t>(LS IN) LS from SA WG3: Reply LS on security aspects for Ranging/</w:t>
      </w:r>
      <w:proofErr w:type="spellStart"/>
      <w:r>
        <w:t>Sidelink</w:t>
      </w:r>
      <w:proofErr w:type="spellEnd"/>
      <w:r>
        <w:t xml:space="preserve"> Positioning (Source: SA WG3 (S3-235078))</w:t>
      </w:r>
      <w:r>
        <w:br/>
      </w:r>
      <w:r w:rsidRPr="00D53282">
        <w:rPr>
          <w:b/>
        </w:rPr>
        <w:t>Document for:</w:t>
      </w:r>
      <w:r w:rsidRPr="00D53282">
        <w:t xml:space="preserve"> </w:t>
      </w:r>
      <w:r>
        <w:t>Action</w:t>
      </w:r>
      <w:r>
        <w:br/>
      </w:r>
      <w:r w:rsidRPr="00D53282">
        <w:rPr>
          <w:b/>
        </w:rPr>
        <w:t>Abstract:</w:t>
      </w:r>
      <w:r w:rsidRPr="00D53282">
        <w:t xml:space="preserve"> </w:t>
      </w:r>
      <w:r>
        <w:br/>
        <w:t>SA WG3 thanks SA WG2 for the LS in S2-2310025. SA WG3 has discussed on the questions in S2-2310025 as well as in S2-2305727, and would like to provide the following answers: Q4: For Ranging/SL positioning service exposure to the SL positioning client UE, either through PC5 or through the 5GC network, privacy aspects of exposing the location of the Target UE/SL Reference UE may need to be studied by SA WG3. A4: The requirement on privacy protection of the Target UE/SL Reference UE for Ranging/SL Positioning service exposure is already specified in TS 33.533 clause 6.3.2. The procedure on privacy check of the Target/Reference UEs for location exposure to SL positioning client UE through 5GC network is specified in the approved S3-235029 as attached. For privacy check of the Target/Reference UEs for location exposure to SL positioning client UE through PC5 link, there are two proposals for network-based operation and UE-only operation respectively. - For network-based operation, it was proposed that the Target/Reference UE includes in the SL-MO-LR towards the LMF with Client UE's user info that is received in the Ranging/SL Positioning service request from the Client UE. The LMF triggers privacy check of Target UE and Reference UE towards GMLC. Question1 to SA WG2: SA WG3 would like to request confirmation from SA WG2 whether the UE already supports adding user info of the Client UE within SL-MO-LR and the GMLC already supports to provide the required service to the LMF triggering privacy check or can be supported in Rel-18 timeframe. - For UE-only operation, it was proposed that UE1 includes in the SL service request towards UE2 with Client UE's user info that is received in the Ranging/SL Positioning service request from the Client UE. With such info, UE2 can determine whether the location related information can be exposed to Client UE. Question2 to SA WG2/RAN WG2: SA WG3 would like to request confirmation from SA WG2/RAN WG2 whether PC5 message or SLPP message already supports to carry the required information between the UEs or can be supported in Rel-18 timeframe. SA WG3 has not agreed on the answers to Q3 and Q5. Action: Take SA WG3 answers as above into consideration and provide feedback on the questions raised in Answer 4.</w:t>
      </w:r>
    </w:p>
    <w:p w14:paraId="05A10227" w14:textId="77777777" w:rsidR="005337E0" w:rsidRPr="00B81031" w:rsidRDefault="005337E0" w:rsidP="005337E0">
      <w:pPr>
        <w:keepNext/>
        <w:keepLines/>
        <w:rPr>
          <w:i/>
        </w:rPr>
      </w:pPr>
      <w:r w:rsidRPr="00B81031">
        <w:rPr>
          <w:b/>
          <w:bCs/>
          <w:i/>
        </w:rPr>
        <w:t>Comment:</w:t>
      </w:r>
      <w:r>
        <w:rPr>
          <w:i/>
        </w:rPr>
        <w:t xml:space="preserve"> Revision of Postponed S2-2313236 from SA WG2#160. Responses drafted in S2-2400115, S2-2400205, S2-2400998, S2-2401263.</w:t>
      </w:r>
    </w:p>
    <w:p w14:paraId="0CDC3936" w14:textId="77777777" w:rsidR="005337E0" w:rsidRPr="005B25A1" w:rsidRDefault="005337E0" w:rsidP="005337E0">
      <w:pPr>
        <w:keepNext/>
        <w:keepLines/>
        <w:rPr>
          <w:b/>
          <w:bCs/>
        </w:rPr>
      </w:pPr>
      <w:r>
        <w:rPr>
          <w:b/>
          <w:bCs/>
        </w:rPr>
        <w:t>CC#4</w:t>
      </w:r>
      <w:r w:rsidRPr="005B25A1">
        <w:rPr>
          <w:b/>
          <w:bCs/>
        </w:rPr>
        <w:t xml:space="preserve"> Discussion:</w:t>
      </w:r>
    </w:p>
    <w:p w14:paraId="778B7214" w14:textId="0FD9E198" w:rsidR="005337E0" w:rsidRPr="005337E0" w:rsidRDefault="005337E0" w:rsidP="005337E0">
      <w:pPr>
        <w:keepNext/>
        <w:keepLines/>
      </w:pPr>
      <w:r>
        <w:t xml:space="preserve">Final response in </w:t>
      </w:r>
      <w:r w:rsidRPr="00CE3EC0">
        <w:rPr>
          <w:color w:val="0000FF"/>
        </w:rPr>
        <w:t>S2-2</w:t>
      </w:r>
      <w:r>
        <w:rPr>
          <w:color w:val="0000FF"/>
        </w:rPr>
        <w:t>401651.</w:t>
      </w:r>
    </w:p>
    <w:p w14:paraId="3BA46293" w14:textId="6DA18991" w:rsidR="005337E0" w:rsidRPr="00EB0339" w:rsidRDefault="005337E0" w:rsidP="005337E0">
      <w:r w:rsidRPr="005B25A1">
        <w:rPr>
          <w:b/>
          <w:bCs/>
        </w:rPr>
        <w:t>Status:</w:t>
      </w:r>
      <w:r>
        <w:t xml:space="preserve"> </w:t>
      </w:r>
      <w:r w:rsidRPr="005337E0">
        <w:rPr>
          <w:color w:val="00B050"/>
        </w:rPr>
        <w:t>Replied to</w:t>
      </w:r>
      <w:r>
        <w:t>.</w:t>
      </w:r>
    </w:p>
    <w:p w14:paraId="2C667E3D" w14:textId="77777777" w:rsidR="005337E0" w:rsidRDefault="005337E0" w:rsidP="005337E0">
      <w:pPr>
        <w:pStyle w:val="NormTop"/>
      </w:pPr>
      <w:r>
        <w:rPr>
          <w:color w:val="0000FF"/>
        </w:rPr>
        <w:lastRenderedPageBreak/>
        <w:t>S2-2400122</w:t>
      </w:r>
      <w:r w:rsidRPr="00D53282">
        <w:t xml:space="preserve"> </w:t>
      </w:r>
      <w:r>
        <w:t>(LS OUT) [DRAFT] Reply LS on security aspects for Ranging/</w:t>
      </w:r>
      <w:proofErr w:type="spellStart"/>
      <w:r>
        <w:t>Sidelink</w:t>
      </w:r>
      <w:proofErr w:type="spellEnd"/>
      <w:r>
        <w:t xml:space="preserve"> Positioning (Source: Sony)</w:t>
      </w:r>
      <w:r>
        <w:br/>
      </w:r>
      <w:r w:rsidRPr="00D53282">
        <w:rPr>
          <w:b/>
        </w:rPr>
        <w:t>Document for:</w:t>
      </w:r>
      <w:r w:rsidRPr="00D53282">
        <w:t xml:space="preserve"> </w:t>
      </w:r>
      <w:r>
        <w:t>Approval</w:t>
      </w:r>
      <w:r>
        <w:br/>
      </w:r>
      <w:r w:rsidRPr="00D53282">
        <w:rPr>
          <w:b/>
        </w:rPr>
        <w:t>Abstract:</w:t>
      </w:r>
      <w:r w:rsidRPr="00D53282">
        <w:t xml:space="preserve"> </w:t>
      </w:r>
      <w:r>
        <w:br/>
        <w:t>To: SA WG3. CC: CT WG1, RAN WG2. Attachments: Add agreed CRs?.</w:t>
      </w:r>
    </w:p>
    <w:p w14:paraId="7305C605" w14:textId="77777777" w:rsidR="005337E0" w:rsidRPr="005B25A1" w:rsidRDefault="005337E0" w:rsidP="005337E0">
      <w:pPr>
        <w:keepNext/>
        <w:keepLines/>
        <w:rPr>
          <w:b/>
          <w:bCs/>
        </w:rPr>
      </w:pPr>
      <w:r w:rsidRPr="005B25A1">
        <w:rPr>
          <w:b/>
          <w:bCs/>
        </w:rPr>
        <w:t>Convenor comment:</w:t>
      </w:r>
    </w:p>
    <w:p w14:paraId="3F8AA22E" w14:textId="77777777" w:rsidR="005337E0" w:rsidRPr="005B25A1" w:rsidRDefault="005337E0" w:rsidP="005337E0">
      <w:pPr>
        <w:keepNext/>
        <w:keepLines/>
      </w:pPr>
      <w:r w:rsidRPr="005B25A1">
        <w:t>R02?</w:t>
      </w:r>
    </w:p>
    <w:p w14:paraId="447C9BFF" w14:textId="77777777" w:rsidR="005337E0" w:rsidRPr="005B25A1" w:rsidRDefault="005337E0" w:rsidP="005337E0">
      <w:pPr>
        <w:pStyle w:val="FP"/>
        <w:keepNext/>
        <w:rPr>
          <w:b/>
          <w:bCs/>
          <w:i/>
          <w:iCs/>
          <w:sz w:val="18"/>
          <w:szCs w:val="18"/>
        </w:rPr>
      </w:pPr>
      <w:r w:rsidRPr="005B25A1">
        <w:rPr>
          <w:b/>
          <w:bCs/>
          <w:i/>
          <w:iCs/>
          <w:sz w:val="18"/>
          <w:szCs w:val="18"/>
        </w:rPr>
        <w:t>e-mail discussion:</w:t>
      </w:r>
    </w:p>
    <w:p w14:paraId="7B7964F1" w14:textId="77777777" w:rsidR="005337E0" w:rsidRDefault="005337E0" w:rsidP="005337E0">
      <w:pPr>
        <w:pStyle w:val="FP"/>
        <w:keepNext/>
        <w:rPr>
          <w:i/>
          <w:iCs/>
          <w:sz w:val="18"/>
          <w:szCs w:val="18"/>
        </w:rPr>
      </w:pPr>
      <w:r w:rsidRPr="005B25A1">
        <w:rPr>
          <w:i/>
          <w:iCs/>
          <w:sz w:val="18"/>
          <w:szCs w:val="18"/>
        </w:rPr>
        <w:t>Yaxin (OPPO) provides comments.</w:t>
      </w:r>
    </w:p>
    <w:p w14:paraId="7B22738C" w14:textId="77777777" w:rsidR="005337E0" w:rsidRDefault="005337E0" w:rsidP="005337E0">
      <w:pPr>
        <w:pStyle w:val="FP"/>
        <w:keepNext/>
        <w:rPr>
          <w:i/>
          <w:iCs/>
          <w:sz w:val="18"/>
          <w:szCs w:val="18"/>
        </w:rPr>
      </w:pPr>
      <w:r w:rsidRPr="005B25A1">
        <w:rPr>
          <w:i/>
          <w:iCs/>
          <w:sz w:val="18"/>
          <w:szCs w:val="18"/>
        </w:rPr>
        <w:t>Mehrdad (MediaTek Inc.) requests to adopt one LS reply as the baseline between S2-2400205, S2-2401263 and S2-2400122.</w:t>
      </w:r>
    </w:p>
    <w:p w14:paraId="73B7C7C1" w14:textId="77777777" w:rsidR="005337E0" w:rsidRDefault="005337E0" w:rsidP="005337E0">
      <w:pPr>
        <w:pStyle w:val="FP"/>
        <w:keepNext/>
        <w:rPr>
          <w:i/>
          <w:iCs/>
          <w:sz w:val="18"/>
          <w:szCs w:val="18"/>
        </w:rPr>
      </w:pPr>
      <w:r w:rsidRPr="005B25A1">
        <w:rPr>
          <w:i/>
          <w:iCs/>
          <w:sz w:val="18"/>
          <w:szCs w:val="18"/>
        </w:rPr>
        <w:t>Hong (Qualcomm) suggests using S2-2400122 as baseline, and merge S2-2400205 and S2-2401263 into it.</w:t>
      </w:r>
    </w:p>
    <w:p w14:paraId="6C7727BA" w14:textId="77777777" w:rsidR="005337E0" w:rsidRDefault="005337E0" w:rsidP="005337E0">
      <w:pPr>
        <w:pStyle w:val="FP"/>
        <w:keepNext/>
        <w:rPr>
          <w:i/>
          <w:iCs/>
          <w:sz w:val="18"/>
          <w:szCs w:val="18"/>
        </w:rPr>
      </w:pPr>
      <w:r w:rsidRPr="005B25A1">
        <w:rPr>
          <w:i/>
          <w:iCs/>
          <w:sz w:val="18"/>
          <w:szCs w:val="18"/>
        </w:rPr>
        <w:t>Richard (Ericsson) supports to have one discussion thread here, and providing comment to this LS OUT.</w:t>
      </w:r>
    </w:p>
    <w:p w14:paraId="323C0B13" w14:textId="77777777" w:rsidR="005337E0" w:rsidRDefault="005337E0" w:rsidP="005337E0">
      <w:pPr>
        <w:pStyle w:val="FP"/>
        <w:keepNext/>
        <w:rPr>
          <w:i/>
          <w:iCs/>
          <w:sz w:val="18"/>
          <w:szCs w:val="18"/>
        </w:rPr>
      </w:pPr>
      <w:r w:rsidRPr="005B25A1">
        <w:rPr>
          <w:i/>
          <w:iCs/>
          <w:sz w:val="18"/>
          <w:szCs w:val="18"/>
        </w:rPr>
        <w:t>Lars (Sony) I am ok to hold the pen on the LS out, and agree that the current answer1 in r00 is not correct.</w:t>
      </w:r>
    </w:p>
    <w:p w14:paraId="44819F29" w14:textId="77777777" w:rsidR="005337E0" w:rsidRDefault="005337E0" w:rsidP="005337E0">
      <w:pPr>
        <w:pStyle w:val="FP"/>
        <w:keepNext/>
        <w:rPr>
          <w:i/>
          <w:iCs/>
          <w:sz w:val="18"/>
          <w:szCs w:val="18"/>
        </w:rPr>
      </w:pPr>
      <w:r w:rsidRPr="005B25A1">
        <w:rPr>
          <w:i/>
          <w:iCs/>
          <w:sz w:val="18"/>
          <w:szCs w:val="18"/>
        </w:rPr>
        <w:t>Lars (Sony) provides r01.</w:t>
      </w:r>
    </w:p>
    <w:p w14:paraId="3BC3B7C5" w14:textId="77777777" w:rsidR="005337E0" w:rsidRDefault="005337E0" w:rsidP="005337E0">
      <w:pPr>
        <w:pStyle w:val="FP"/>
        <w:keepNext/>
        <w:rPr>
          <w:i/>
          <w:iCs/>
          <w:sz w:val="18"/>
          <w:szCs w:val="18"/>
        </w:rPr>
      </w:pPr>
      <w:r w:rsidRPr="005B25A1">
        <w:rPr>
          <w:i/>
          <w:iCs/>
          <w:sz w:val="18"/>
          <w:szCs w:val="18"/>
        </w:rPr>
        <w:t>Walter (Philips) provides comments.</w:t>
      </w:r>
    </w:p>
    <w:p w14:paraId="5E6DCC2B" w14:textId="77777777" w:rsidR="005337E0" w:rsidRDefault="005337E0" w:rsidP="005337E0">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comments.</w:t>
      </w:r>
    </w:p>
    <w:p w14:paraId="353E7207" w14:textId="77777777" w:rsidR="005337E0" w:rsidRDefault="005337E0" w:rsidP="005337E0">
      <w:pPr>
        <w:pStyle w:val="FP"/>
        <w:keepNext/>
        <w:rPr>
          <w:i/>
          <w:iCs/>
          <w:sz w:val="18"/>
          <w:szCs w:val="18"/>
        </w:rPr>
      </w:pPr>
      <w:r w:rsidRPr="005B25A1">
        <w:rPr>
          <w:i/>
          <w:iCs/>
          <w:sz w:val="18"/>
          <w:szCs w:val="18"/>
        </w:rPr>
        <w:t>Lars (Sony) responds to Walter.</w:t>
      </w:r>
    </w:p>
    <w:p w14:paraId="37A9394E" w14:textId="77777777" w:rsidR="005337E0" w:rsidRDefault="005337E0" w:rsidP="005337E0">
      <w:pPr>
        <w:pStyle w:val="FP"/>
        <w:keepNext/>
        <w:rPr>
          <w:i/>
          <w:iCs/>
          <w:sz w:val="18"/>
          <w:szCs w:val="18"/>
        </w:rPr>
      </w:pPr>
      <w:r w:rsidRPr="005B25A1">
        <w:rPr>
          <w:i/>
          <w:iCs/>
          <w:sz w:val="18"/>
          <w:szCs w:val="18"/>
        </w:rPr>
        <w:t>Yaxin (OPPO) moves some discussion content from S2-2401263. OPPO can live with option 1 or option 4.</w:t>
      </w:r>
    </w:p>
    <w:p w14:paraId="7208391A" w14:textId="77777777" w:rsidR="005337E0" w:rsidRDefault="005337E0" w:rsidP="005337E0">
      <w:pPr>
        <w:pStyle w:val="FP"/>
        <w:keepNext/>
        <w:rPr>
          <w:i/>
          <w:iCs/>
          <w:sz w:val="18"/>
          <w:szCs w:val="18"/>
        </w:rPr>
      </w:pPr>
      <w:r w:rsidRPr="005B25A1">
        <w:rPr>
          <w:i/>
          <w:iCs/>
          <w:sz w:val="18"/>
          <w:szCs w:val="18"/>
        </w:rPr>
        <w:t>Dario (session chair): let's keep the discussion on this thread (S2-2400122).</w:t>
      </w:r>
    </w:p>
    <w:p w14:paraId="40839D7F" w14:textId="77777777" w:rsidR="005337E0" w:rsidRDefault="005337E0" w:rsidP="005337E0">
      <w:pPr>
        <w:pStyle w:val="FP"/>
        <w:keepNext/>
        <w:rPr>
          <w:i/>
          <w:iCs/>
          <w:sz w:val="18"/>
          <w:szCs w:val="18"/>
        </w:rPr>
      </w:pPr>
      <w:r w:rsidRPr="005B25A1">
        <w:rPr>
          <w:i/>
          <w:iCs/>
          <w:sz w:val="18"/>
          <w:szCs w:val="18"/>
        </w:rPr>
        <w:t>Sherry (Xiaomi) comments and provides the slides for CC#2.</w:t>
      </w:r>
    </w:p>
    <w:p w14:paraId="143DDF24" w14:textId="77777777" w:rsidR="005337E0" w:rsidRDefault="005337E0" w:rsidP="005337E0">
      <w:pPr>
        <w:pStyle w:val="FP"/>
        <w:keepNext/>
        <w:rPr>
          <w:i/>
          <w:iCs/>
          <w:sz w:val="18"/>
          <w:szCs w:val="18"/>
        </w:rPr>
      </w:pPr>
      <w:r w:rsidRPr="005B25A1">
        <w:rPr>
          <w:i/>
          <w:iCs/>
          <w:sz w:val="18"/>
          <w:szCs w:val="18"/>
        </w:rPr>
        <w:t>Richard (Ericsson) provides comments to the slides for CC#2.</w:t>
      </w:r>
    </w:p>
    <w:p w14:paraId="24A61EED" w14:textId="77777777" w:rsidR="005337E0" w:rsidRDefault="005337E0" w:rsidP="005337E0">
      <w:pPr>
        <w:pStyle w:val="FP"/>
        <w:keepNext/>
        <w:rPr>
          <w:i/>
          <w:iCs/>
          <w:sz w:val="18"/>
          <w:szCs w:val="18"/>
        </w:rPr>
      </w:pPr>
      <w:r w:rsidRPr="005B25A1">
        <w:rPr>
          <w:i/>
          <w:iCs/>
          <w:sz w:val="18"/>
          <w:szCs w:val="18"/>
        </w:rPr>
        <w:t>Richard (Ericsson) provides comments to the slides for CC#2 and provides a revision.</w:t>
      </w:r>
    </w:p>
    <w:p w14:paraId="13FD4271" w14:textId="77777777" w:rsidR="005337E0" w:rsidRDefault="005337E0" w:rsidP="005337E0">
      <w:pPr>
        <w:pStyle w:val="FP"/>
        <w:keepNext/>
        <w:rPr>
          <w:i/>
          <w:iCs/>
          <w:sz w:val="18"/>
          <w:szCs w:val="18"/>
        </w:rPr>
      </w:pPr>
      <w:r w:rsidRPr="005B25A1">
        <w:rPr>
          <w:i/>
          <w:iCs/>
          <w:sz w:val="18"/>
          <w:szCs w:val="18"/>
        </w:rPr>
        <w:t>Lars (Sony) provides comments to the slides for CC#2 and provides a revision (NOT Ericsson).</w:t>
      </w:r>
    </w:p>
    <w:p w14:paraId="75EAA271" w14:textId="77777777" w:rsidR="005337E0" w:rsidRDefault="005337E0" w:rsidP="005337E0">
      <w:pPr>
        <w:pStyle w:val="FP"/>
        <w:keepNext/>
        <w:rPr>
          <w:i/>
          <w:iCs/>
          <w:sz w:val="18"/>
          <w:szCs w:val="18"/>
        </w:rPr>
      </w:pPr>
      <w:r w:rsidRPr="005B25A1">
        <w:rPr>
          <w:i/>
          <w:iCs/>
          <w:sz w:val="18"/>
          <w:szCs w:val="18"/>
        </w:rPr>
        <w:t xml:space="preserve">Mehrdad (MediaTek Inc.) asks clarification on options covered in the slide for </w:t>
      </w:r>
      <w:proofErr w:type="spellStart"/>
      <w:r w:rsidRPr="005B25A1">
        <w:rPr>
          <w:i/>
          <w:iCs/>
          <w:sz w:val="18"/>
          <w:szCs w:val="18"/>
        </w:rPr>
        <w:t>SoH</w:t>
      </w:r>
      <w:proofErr w:type="spellEnd"/>
      <w:r w:rsidRPr="005B25A1">
        <w:rPr>
          <w:i/>
          <w:iCs/>
          <w:sz w:val="18"/>
          <w:szCs w:val="18"/>
        </w:rPr>
        <w:t xml:space="preserve"> versus what suggested in this thread.</w:t>
      </w:r>
    </w:p>
    <w:p w14:paraId="4566CE80" w14:textId="77777777" w:rsidR="005337E0" w:rsidRDefault="005337E0" w:rsidP="005337E0">
      <w:pPr>
        <w:pStyle w:val="FP"/>
        <w:keepNext/>
        <w:rPr>
          <w:i/>
          <w:iCs/>
          <w:sz w:val="18"/>
          <w:szCs w:val="18"/>
        </w:rPr>
      </w:pPr>
      <w:r w:rsidRPr="005B25A1">
        <w:rPr>
          <w:i/>
          <w:iCs/>
          <w:sz w:val="18"/>
          <w:szCs w:val="18"/>
        </w:rPr>
        <w:t>Sherry (Xiaomi) provides an update to the show of hands slides.</w:t>
      </w:r>
    </w:p>
    <w:p w14:paraId="140CCB4F" w14:textId="77777777" w:rsidR="005337E0" w:rsidRDefault="005337E0" w:rsidP="005337E0">
      <w:pPr>
        <w:pStyle w:val="FP"/>
        <w:keepNext/>
        <w:rPr>
          <w:i/>
          <w:iCs/>
          <w:sz w:val="18"/>
          <w:szCs w:val="18"/>
        </w:rPr>
      </w:pPr>
      <w:r w:rsidRPr="005B25A1">
        <w:rPr>
          <w:i/>
          <w:iCs/>
          <w:sz w:val="18"/>
          <w:szCs w:val="18"/>
        </w:rPr>
        <w:t>Yaxin (OPPO) replies to clarify option 4 has related CR.</w:t>
      </w:r>
    </w:p>
    <w:p w14:paraId="49E06220" w14:textId="77777777" w:rsidR="005337E0" w:rsidRDefault="005337E0" w:rsidP="005337E0">
      <w:pPr>
        <w:pStyle w:val="FP"/>
        <w:keepNext/>
        <w:rPr>
          <w:i/>
          <w:iCs/>
          <w:sz w:val="18"/>
          <w:szCs w:val="18"/>
        </w:rPr>
      </w:pPr>
      <w:r w:rsidRPr="005B25A1">
        <w:rPr>
          <w:i/>
          <w:iCs/>
          <w:sz w:val="18"/>
          <w:szCs w:val="18"/>
        </w:rPr>
        <w:t>Richard (Ericsson) replies to Sherry (Xiaomi).</w:t>
      </w:r>
    </w:p>
    <w:p w14:paraId="402149F4" w14:textId="77777777" w:rsidR="005337E0" w:rsidRDefault="005337E0" w:rsidP="005337E0">
      <w:pPr>
        <w:pStyle w:val="FP"/>
        <w:keepNext/>
        <w:rPr>
          <w:i/>
          <w:iCs/>
          <w:sz w:val="18"/>
          <w:szCs w:val="18"/>
        </w:rPr>
      </w:pPr>
      <w:r w:rsidRPr="005B25A1">
        <w:rPr>
          <w:i/>
          <w:iCs/>
          <w:sz w:val="18"/>
          <w:szCs w:val="18"/>
        </w:rPr>
        <w:t>Sherry (Xiaomi) provides R03 of the CC#2 slides.</w:t>
      </w:r>
    </w:p>
    <w:p w14:paraId="581EF7CC" w14:textId="77777777" w:rsidR="005337E0" w:rsidRDefault="005337E0" w:rsidP="005337E0">
      <w:pPr>
        <w:pStyle w:val="FP"/>
        <w:keepNext/>
        <w:rPr>
          <w:i/>
          <w:iCs/>
          <w:sz w:val="18"/>
          <w:szCs w:val="18"/>
        </w:rPr>
      </w:pPr>
      <w:r w:rsidRPr="005B25A1">
        <w:rPr>
          <w:i/>
          <w:iCs/>
          <w:sz w:val="18"/>
          <w:szCs w:val="18"/>
        </w:rPr>
        <w:t>Lars (Sony) provides update on R03.</w:t>
      </w:r>
    </w:p>
    <w:p w14:paraId="37152500" w14:textId="77777777" w:rsidR="005337E0" w:rsidRDefault="005337E0" w:rsidP="005337E0">
      <w:pPr>
        <w:pStyle w:val="FP"/>
        <w:keepNext/>
        <w:rPr>
          <w:i/>
          <w:iCs/>
          <w:sz w:val="18"/>
          <w:szCs w:val="18"/>
        </w:rPr>
      </w:pPr>
      <w:r w:rsidRPr="005B25A1">
        <w:rPr>
          <w:i/>
          <w:iCs/>
          <w:sz w:val="18"/>
          <w:szCs w:val="18"/>
        </w:rPr>
        <w:t>Richard (Ericsson) raises question toward option 4.</w:t>
      </w:r>
    </w:p>
    <w:p w14:paraId="41394D50" w14:textId="77777777" w:rsidR="005337E0" w:rsidRDefault="005337E0" w:rsidP="005337E0">
      <w:pPr>
        <w:pStyle w:val="FP"/>
        <w:keepNext/>
        <w:rPr>
          <w:i/>
          <w:iCs/>
          <w:sz w:val="18"/>
          <w:szCs w:val="18"/>
        </w:rPr>
      </w:pPr>
      <w:r w:rsidRPr="005B25A1">
        <w:rPr>
          <w:i/>
          <w:iCs/>
          <w:sz w:val="18"/>
          <w:szCs w:val="18"/>
        </w:rPr>
        <w:t>Yaxin (OPPO) replies to Richard.</w:t>
      </w:r>
    </w:p>
    <w:p w14:paraId="4E57C782" w14:textId="77777777" w:rsidR="005337E0" w:rsidRDefault="005337E0" w:rsidP="005337E0">
      <w:pPr>
        <w:pStyle w:val="FP"/>
        <w:keepNext/>
        <w:rPr>
          <w:i/>
          <w:iCs/>
          <w:sz w:val="18"/>
          <w:szCs w:val="18"/>
        </w:rPr>
      </w:pPr>
      <w:r w:rsidRPr="005B25A1">
        <w:rPr>
          <w:i/>
          <w:iCs/>
          <w:sz w:val="18"/>
          <w:szCs w:val="18"/>
        </w:rPr>
        <w:t>Sherry (Xiaomi) comments.</w:t>
      </w:r>
    </w:p>
    <w:p w14:paraId="188DB114" w14:textId="77777777" w:rsidR="005337E0" w:rsidRDefault="005337E0" w:rsidP="005337E0">
      <w:pPr>
        <w:pStyle w:val="FP"/>
        <w:keepNext/>
        <w:rPr>
          <w:i/>
          <w:iCs/>
          <w:sz w:val="18"/>
          <w:szCs w:val="18"/>
        </w:rPr>
      </w:pPr>
      <w:r w:rsidRPr="005B25A1">
        <w:rPr>
          <w:i/>
          <w:iCs/>
          <w:sz w:val="18"/>
          <w:szCs w:val="18"/>
        </w:rPr>
        <w:t xml:space="preserve">Yaxin (OPPO) clarify that the option 4 related </w:t>
      </w:r>
      <w:proofErr w:type="spellStart"/>
      <w:r w:rsidRPr="005B25A1">
        <w:rPr>
          <w:i/>
          <w:iCs/>
          <w:sz w:val="18"/>
          <w:szCs w:val="18"/>
        </w:rPr>
        <w:t>tdoc</w:t>
      </w:r>
      <w:proofErr w:type="spellEnd"/>
      <w:r w:rsidRPr="005B25A1">
        <w:rPr>
          <w:i/>
          <w:iCs/>
          <w:sz w:val="18"/>
          <w:szCs w:val="18"/>
        </w:rPr>
        <w:t xml:space="preserve"> number should be S2-2400999.</w:t>
      </w:r>
    </w:p>
    <w:p w14:paraId="0ECF007E" w14:textId="77777777" w:rsidR="005337E0" w:rsidRDefault="005337E0" w:rsidP="005337E0">
      <w:pPr>
        <w:pStyle w:val="FP"/>
        <w:keepNext/>
        <w:rPr>
          <w:i/>
          <w:iCs/>
          <w:sz w:val="18"/>
          <w:szCs w:val="18"/>
        </w:rPr>
      </w:pPr>
      <w:r w:rsidRPr="005B25A1">
        <w:rPr>
          <w:i/>
          <w:iCs/>
          <w:sz w:val="18"/>
          <w:szCs w:val="18"/>
        </w:rPr>
        <w:t>Lars (Sony) responds to Sherry (Xiaomi).</w:t>
      </w:r>
    </w:p>
    <w:p w14:paraId="3652AC67" w14:textId="77777777" w:rsidR="005337E0" w:rsidRDefault="005337E0" w:rsidP="005337E0">
      <w:pPr>
        <w:pStyle w:val="FP"/>
        <w:keepNext/>
        <w:rPr>
          <w:i/>
          <w:iCs/>
          <w:sz w:val="18"/>
          <w:szCs w:val="18"/>
        </w:rPr>
      </w:pPr>
      <w:r w:rsidRPr="005B25A1">
        <w:rPr>
          <w:i/>
          <w:iCs/>
          <w:sz w:val="18"/>
          <w:szCs w:val="18"/>
        </w:rPr>
        <w:t>Lars (Sony) provides S2-2401373.</w:t>
      </w:r>
    </w:p>
    <w:p w14:paraId="1CACC1F6" w14:textId="77777777" w:rsidR="005337E0" w:rsidRDefault="005337E0" w:rsidP="005337E0">
      <w:pPr>
        <w:pStyle w:val="FP"/>
        <w:keepNext/>
        <w:rPr>
          <w:i/>
          <w:iCs/>
          <w:sz w:val="18"/>
          <w:szCs w:val="18"/>
        </w:rPr>
      </w:pPr>
      <w:r w:rsidRPr="005B25A1">
        <w:rPr>
          <w:i/>
          <w:iCs/>
          <w:sz w:val="18"/>
          <w:szCs w:val="18"/>
        </w:rPr>
        <w:t>Walter (Philips) requests clarification to Lars (Sony) on S2-2401373.</w:t>
      </w:r>
    </w:p>
    <w:p w14:paraId="2A99CC57" w14:textId="77777777" w:rsidR="005337E0" w:rsidRDefault="005337E0" w:rsidP="005337E0">
      <w:pPr>
        <w:pStyle w:val="FP"/>
        <w:keepNext/>
        <w:rPr>
          <w:i/>
          <w:iCs/>
          <w:sz w:val="18"/>
          <w:szCs w:val="18"/>
        </w:rPr>
      </w:pPr>
      <w:r w:rsidRPr="005B25A1">
        <w:rPr>
          <w:i/>
          <w:iCs/>
          <w:sz w:val="18"/>
          <w:szCs w:val="18"/>
        </w:rPr>
        <w:t>==== Revisions Deadline ====.</w:t>
      </w:r>
    </w:p>
    <w:p w14:paraId="6940F481" w14:textId="77777777" w:rsidR="005337E0" w:rsidRDefault="005337E0" w:rsidP="005337E0">
      <w:pPr>
        <w:pStyle w:val="FP"/>
        <w:keepNext/>
        <w:rPr>
          <w:i/>
          <w:iCs/>
          <w:sz w:val="18"/>
          <w:szCs w:val="18"/>
        </w:rPr>
      </w:pPr>
      <w:r w:rsidRPr="005B25A1">
        <w:rPr>
          <w:i/>
          <w:iCs/>
          <w:sz w:val="18"/>
          <w:szCs w:val="18"/>
        </w:rPr>
        <w:t>Lars (Sony) provides r02.</w:t>
      </w:r>
    </w:p>
    <w:p w14:paraId="7BF0DCF7" w14:textId="77777777" w:rsidR="005337E0" w:rsidRDefault="005337E0" w:rsidP="005337E0">
      <w:pPr>
        <w:pStyle w:val="FP"/>
        <w:keepNext/>
        <w:rPr>
          <w:i/>
          <w:iCs/>
          <w:sz w:val="18"/>
          <w:szCs w:val="18"/>
        </w:rPr>
      </w:pPr>
      <w:r w:rsidRPr="005B25A1">
        <w:rPr>
          <w:i/>
          <w:iCs/>
          <w:sz w:val="18"/>
          <w:szCs w:val="18"/>
        </w:rPr>
        <w:t>Richard (Ericsson) generally fine with r02, one comment added.</w:t>
      </w:r>
    </w:p>
    <w:p w14:paraId="6259E358" w14:textId="77777777" w:rsidR="005337E0" w:rsidRDefault="005337E0" w:rsidP="005337E0">
      <w:pPr>
        <w:pStyle w:val="FP"/>
        <w:keepNext/>
        <w:rPr>
          <w:i/>
          <w:iCs/>
          <w:sz w:val="18"/>
          <w:szCs w:val="18"/>
        </w:rPr>
      </w:pPr>
      <w:r w:rsidRPr="005B25A1">
        <w:rPr>
          <w:i/>
          <w:iCs/>
          <w:sz w:val="18"/>
          <w:szCs w:val="18"/>
        </w:rPr>
        <w:t>Lars (Sony is not ok with r03.</w:t>
      </w:r>
    </w:p>
    <w:p w14:paraId="2D738B4D" w14:textId="77777777" w:rsidR="005337E0" w:rsidRDefault="005337E0" w:rsidP="005337E0">
      <w:pPr>
        <w:pStyle w:val="FP"/>
        <w:keepNext/>
        <w:rPr>
          <w:i/>
          <w:iCs/>
          <w:sz w:val="18"/>
          <w:szCs w:val="18"/>
        </w:rPr>
      </w:pPr>
      <w:r w:rsidRPr="005B25A1">
        <w:rPr>
          <w:i/>
          <w:iCs/>
          <w:sz w:val="18"/>
          <w:szCs w:val="18"/>
        </w:rPr>
        <w:t>==== Final Comments Deadline ====.</w:t>
      </w:r>
    </w:p>
    <w:p w14:paraId="44B3C4C4" w14:textId="77777777" w:rsidR="005337E0" w:rsidRDefault="005337E0" w:rsidP="005337E0">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provides r04.</w:t>
      </w:r>
    </w:p>
    <w:p w14:paraId="3F906B18" w14:textId="77777777" w:rsidR="005337E0" w:rsidRDefault="005337E0" w:rsidP="005337E0">
      <w:pPr>
        <w:pStyle w:val="FP"/>
        <w:keepNext/>
        <w:rPr>
          <w:i/>
          <w:iCs/>
          <w:sz w:val="18"/>
          <w:szCs w:val="18"/>
        </w:rPr>
      </w:pPr>
      <w:r w:rsidRPr="005B25A1">
        <w:rPr>
          <w:i/>
          <w:iCs/>
          <w:sz w:val="18"/>
          <w:szCs w:val="18"/>
        </w:rPr>
        <w:t>Lars (Sony) provides r05.</w:t>
      </w:r>
    </w:p>
    <w:p w14:paraId="22695408" w14:textId="77777777" w:rsidR="005337E0" w:rsidRDefault="005337E0" w:rsidP="005337E0">
      <w:pPr>
        <w:pStyle w:val="FP"/>
        <w:keepNext/>
        <w:rPr>
          <w:i/>
          <w:iCs/>
          <w:sz w:val="18"/>
          <w:szCs w:val="18"/>
        </w:rPr>
      </w:pPr>
      <w:r w:rsidRPr="005B25A1">
        <w:rPr>
          <w:i/>
          <w:iCs/>
          <w:sz w:val="18"/>
          <w:szCs w:val="18"/>
        </w:rPr>
        <w:t>Yaxin (OPPO) comments and propose to remove the yellow highlighted part in A1.</w:t>
      </w:r>
    </w:p>
    <w:p w14:paraId="3DC9885B" w14:textId="77777777" w:rsidR="005337E0" w:rsidRDefault="005337E0" w:rsidP="005337E0">
      <w:pPr>
        <w:pStyle w:val="FP"/>
        <w:keepNext/>
        <w:rPr>
          <w:i/>
          <w:iCs/>
          <w:sz w:val="18"/>
          <w:szCs w:val="18"/>
        </w:rPr>
      </w:pPr>
      <w:r w:rsidRPr="005B25A1">
        <w:rPr>
          <w:i/>
          <w:iCs/>
          <w:sz w:val="18"/>
          <w:szCs w:val="18"/>
        </w:rPr>
        <w:t>Sherry (Xiaomi) provides comment and r06.</w:t>
      </w:r>
    </w:p>
    <w:p w14:paraId="7780CF8A" w14:textId="77777777" w:rsidR="005337E0" w:rsidRDefault="005337E0" w:rsidP="005337E0">
      <w:pPr>
        <w:pStyle w:val="FP"/>
        <w:keepNext/>
        <w:rPr>
          <w:i/>
          <w:iCs/>
          <w:sz w:val="18"/>
          <w:szCs w:val="18"/>
        </w:rPr>
      </w:pPr>
      <w:r w:rsidRPr="005B25A1">
        <w:rPr>
          <w:i/>
          <w:iCs/>
          <w:sz w:val="18"/>
          <w:szCs w:val="18"/>
        </w:rPr>
        <w:t>Richard (Ericsson) provides comment to remove one sentence.</w:t>
      </w:r>
    </w:p>
    <w:p w14:paraId="23A6E216" w14:textId="77777777" w:rsidR="005337E0" w:rsidRDefault="005337E0" w:rsidP="005337E0">
      <w:pPr>
        <w:pStyle w:val="FP"/>
        <w:keepNext/>
        <w:rPr>
          <w:i/>
          <w:iCs/>
          <w:sz w:val="18"/>
          <w:szCs w:val="18"/>
        </w:rPr>
      </w:pPr>
      <w:r w:rsidRPr="005B25A1">
        <w:rPr>
          <w:i/>
          <w:iCs/>
          <w:sz w:val="18"/>
          <w:szCs w:val="18"/>
        </w:rPr>
        <w:t>Walter (Philips) provides r07.</w:t>
      </w:r>
    </w:p>
    <w:p w14:paraId="543C30B2" w14:textId="77777777" w:rsidR="005337E0" w:rsidRDefault="005337E0" w:rsidP="005337E0">
      <w:pPr>
        <w:pStyle w:val="FP"/>
        <w:keepNext/>
        <w:rPr>
          <w:i/>
          <w:iCs/>
          <w:sz w:val="18"/>
          <w:szCs w:val="18"/>
        </w:rPr>
      </w:pPr>
      <w:r w:rsidRPr="005B25A1">
        <w:rPr>
          <w:i/>
          <w:iCs/>
          <w:sz w:val="18"/>
          <w:szCs w:val="18"/>
        </w:rPr>
        <w:t>Lars (Sony) think r07 is a good direction.</w:t>
      </w:r>
    </w:p>
    <w:p w14:paraId="2424FA2D" w14:textId="77777777" w:rsidR="005337E0" w:rsidRDefault="005337E0" w:rsidP="005337E0">
      <w:pPr>
        <w:pStyle w:val="FP"/>
        <w:keepNext/>
        <w:rPr>
          <w:i/>
          <w:iCs/>
          <w:sz w:val="18"/>
          <w:szCs w:val="18"/>
        </w:rPr>
      </w:pPr>
      <w:r w:rsidRPr="005B25A1">
        <w:rPr>
          <w:i/>
          <w:iCs/>
          <w:sz w:val="18"/>
          <w:szCs w:val="18"/>
        </w:rPr>
        <w:t>Richard (Ericsson) provides r08.</w:t>
      </w:r>
    </w:p>
    <w:p w14:paraId="399E5E33" w14:textId="77777777" w:rsidR="005337E0" w:rsidRDefault="005337E0" w:rsidP="005337E0">
      <w:pPr>
        <w:pStyle w:val="FP"/>
        <w:keepNext/>
        <w:rPr>
          <w:i/>
          <w:iCs/>
          <w:sz w:val="18"/>
          <w:szCs w:val="18"/>
        </w:rPr>
      </w:pPr>
      <w:r w:rsidRPr="005B25A1">
        <w:rPr>
          <w:i/>
          <w:iCs/>
          <w:sz w:val="18"/>
          <w:szCs w:val="18"/>
        </w:rPr>
        <w:t>Lars (Sony) comments on r08 and is not ok.</w:t>
      </w:r>
    </w:p>
    <w:p w14:paraId="0B9099CE" w14:textId="77777777" w:rsidR="005337E0" w:rsidRDefault="005337E0" w:rsidP="005337E0">
      <w:pPr>
        <w:pStyle w:val="FP"/>
        <w:keepNext/>
        <w:rPr>
          <w:i/>
          <w:iCs/>
          <w:sz w:val="18"/>
          <w:szCs w:val="18"/>
        </w:rPr>
      </w:pPr>
      <w:r w:rsidRPr="005B25A1">
        <w:rPr>
          <w:i/>
          <w:iCs/>
          <w:sz w:val="18"/>
          <w:szCs w:val="18"/>
        </w:rPr>
        <w:t>Sherry (Xiaomi) provides comments and r09.</w:t>
      </w:r>
    </w:p>
    <w:p w14:paraId="45692E0E" w14:textId="77777777" w:rsidR="005337E0" w:rsidRDefault="005337E0" w:rsidP="005337E0">
      <w:pPr>
        <w:pStyle w:val="FP"/>
        <w:keepNext/>
        <w:rPr>
          <w:i/>
          <w:iCs/>
          <w:sz w:val="18"/>
          <w:szCs w:val="18"/>
        </w:rPr>
      </w:pPr>
      <w:r w:rsidRPr="005B25A1">
        <w:rPr>
          <w:i/>
          <w:iCs/>
          <w:sz w:val="18"/>
          <w:szCs w:val="18"/>
        </w:rPr>
        <w:t>Lars (Sony) provides r10 and r11.</w:t>
      </w:r>
    </w:p>
    <w:p w14:paraId="6F18AE18" w14:textId="77777777" w:rsidR="005337E0" w:rsidRDefault="005337E0" w:rsidP="005337E0">
      <w:pPr>
        <w:pStyle w:val="FP"/>
        <w:keepNext/>
        <w:rPr>
          <w:i/>
          <w:iCs/>
          <w:sz w:val="18"/>
          <w:szCs w:val="18"/>
        </w:rPr>
      </w:pPr>
      <w:r w:rsidRPr="005B25A1">
        <w:rPr>
          <w:i/>
          <w:iCs/>
          <w:sz w:val="18"/>
          <w:szCs w:val="18"/>
        </w:rPr>
        <w:t>Lars (Sony) provides 12.</w:t>
      </w:r>
    </w:p>
    <w:p w14:paraId="20DBB4D9" w14:textId="77777777" w:rsidR="005337E0" w:rsidRDefault="005337E0" w:rsidP="005337E0">
      <w:pPr>
        <w:pStyle w:val="FP"/>
        <w:keepNext/>
        <w:rPr>
          <w:i/>
          <w:iCs/>
          <w:sz w:val="18"/>
          <w:szCs w:val="18"/>
        </w:rPr>
      </w:pPr>
      <w:r w:rsidRPr="005B25A1">
        <w:rPr>
          <w:i/>
          <w:iCs/>
          <w:sz w:val="18"/>
          <w:szCs w:val="18"/>
        </w:rPr>
        <w:t>Sherry (Xiaomi) is fine with r12.</w:t>
      </w:r>
    </w:p>
    <w:p w14:paraId="27B5B27D" w14:textId="77777777" w:rsidR="005337E0" w:rsidRPr="005B25A1" w:rsidRDefault="005337E0" w:rsidP="005337E0">
      <w:pPr>
        <w:pStyle w:val="FP"/>
        <w:keepNext/>
        <w:rPr>
          <w:i/>
          <w:iCs/>
          <w:sz w:val="18"/>
          <w:szCs w:val="18"/>
        </w:rPr>
      </w:pPr>
    </w:p>
    <w:p w14:paraId="008D2E18" w14:textId="77777777" w:rsidR="005337E0" w:rsidRPr="00B81031" w:rsidRDefault="005337E0" w:rsidP="005337E0">
      <w:pPr>
        <w:keepNext/>
        <w:keepLines/>
        <w:rPr>
          <w:i/>
        </w:rPr>
      </w:pPr>
      <w:r w:rsidRPr="00B81031">
        <w:rPr>
          <w:b/>
          <w:bCs/>
          <w:i/>
        </w:rPr>
        <w:t>Comment:</w:t>
      </w:r>
      <w:r>
        <w:rPr>
          <w:i/>
        </w:rPr>
        <w:t xml:space="preserve"> Response to S2-2400027.</w:t>
      </w:r>
    </w:p>
    <w:p w14:paraId="521B9412" w14:textId="77777777" w:rsidR="005337E0" w:rsidRPr="005B25A1" w:rsidRDefault="005337E0" w:rsidP="005337E0">
      <w:pPr>
        <w:keepNext/>
        <w:keepLines/>
      </w:pPr>
      <w:r w:rsidRPr="005B25A1">
        <w:t>CC#3: It was decided to postpone the CRs and continue work on this LS.</w:t>
      </w:r>
    </w:p>
    <w:p w14:paraId="432E098A" w14:textId="77777777" w:rsidR="005337E0" w:rsidRPr="005B25A1" w:rsidRDefault="005337E0" w:rsidP="005337E0">
      <w:pPr>
        <w:keepNext/>
        <w:keepLines/>
        <w:rPr>
          <w:b/>
          <w:bCs/>
        </w:rPr>
      </w:pPr>
      <w:r>
        <w:rPr>
          <w:b/>
          <w:bCs/>
        </w:rPr>
        <w:t>CC#4</w:t>
      </w:r>
      <w:r w:rsidRPr="005B25A1">
        <w:rPr>
          <w:b/>
          <w:bCs/>
        </w:rPr>
        <w:t xml:space="preserve"> Discussion:</w:t>
      </w:r>
    </w:p>
    <w:p w14:paraId="5830BD29" w14:textId="62A67A6C" w:rsidR="005337E0" w:rsidRPr="005B25A1" w:rsidRDefault="005337E0" w:rsidP="005337E0">
      <w:pPr>
        <w:keepNext/>
        <w:keepLines/>
      </w:pPr>
      <w:r>
        <w:t xml:space="preserve">S2-2400122r12 was proposed. This was agreed and revised to clean up in </w:t>
      </w:r>
      <w:r w:rsidRPr="00CE3EC0">
        <w:rPr>
          <w:color w:val="0000FF"/>
        </w:rPr>
        <w:t>S2-2</w:t>
      </w:r>
      <w:r>
        <w:rPr>
          <w:color w:val="0000FF"/>
        </w:rPr>
        <w:t>401651</w:t>
      </w:r>
      <w:r>
        <w:t xml:space="preserve">, which was </w:t>
      </w:r>
      <w:r w:rsidRPr="00C3284B">
        <w:rPr>
          <w:color w:val="FF0000"/>
          <w:lang w:eastAsia="en-US"/>
        </w:rPr>
        <w:t>approved</w:t>
      </w:r>
      <w:r>
        <w:t>.</w:t>
      </w:r>
    </w:p>
    <w:p w14:paraId="537956EC" w14:textId="77777777" w:rsidR="005337E0" w:rsidRPr="00EB0339" w:rsidRDefault="005337E0" w:rsidP="005337E0">
      <w:r w:rsidRPr="005B25A1">
        <w:rPr>
          <w:b/>
          <w:bCs/>
        </w:rPr>
        <w:t>Status:</w:t>
      </w:r>
      <w:r>
        <w:t xml:space="preserve"> </w:t>
      </w:r>
      <w:r w:rsidRPr="00C3284B">
        <w:rPr>
          <w:color w:val="FF0000"/>
          <w:lang w:eastAsia="en-US"/>
        </w:rPr>
        <w:t>Approved</w:t>
      </w:r>
      <w:r>
        <w:t>.</w:t>
      </w:r>
    </w:p>
    <w:p w14:paraId="04DD27C9" w14:textId="77777777" w:rsidR="005337E0" w:rsidRPr="00904F21" w:rsidRDefault="005337E0" w:rsidP="00D1363C">
      <w:pPr>
        <w:rPr>
          <w:lang w:eastAsia="en-US"/>
        </w:rPr>
      </w:pPr>
    </w:p>
    <w:p w14:paraId="6123C0CE" w14:textId="77777777" w:rsidR="00C125F6" w:rsidRDefault="00C125F6" w:rsidP="00C125F6">
      <w:pPr>
        <w:pStyle w:val="NormTop"/>
      </w:pPr>
      <w:r>
        <w:rPr>
          <w:color w:val="0000FF"/>
        </w:rPr>
        <w:lastRenderedPageBreak/>
        <w:t>S2-2400205</w:t>
      </w:r>
      <w:r w:rsidRPr="00D53282">
        <w:t xml:space="preserve"> </w:t>
      </w:r>
      <w:r>
        <w:t>(LS OUT) [DRAFT] Reply LS on security aspects for Ranging/</w:t>
      </w:r>
      <w:proofErr w:type="spellStart"/>
      <w:r>
        <w:t>Sidelink</w:t>
      </w:r>
      <w:proofErr w:type="spellEnd"/>
      <w:r>
        <w:t xml:space="preserve"> Positioning (Source: Ericsson)</w:t>
      </w:r>
      <w:r>
        <w:br/>
      </w:r>
      <w:r w:rsidRPr="00D53282">
        <w:rPr>
          <w:b/>
        </w:rPr>
        <w:t>Document for:</w:t>
      </w:r>
      <w:r w:rsidRPr="00D53282">
        <w:t xml:space="preserve"> </w:t>
      </w:r>
      <w:r>
        <w:t>Approval</w:t>
      </w:r>
      <w:r>
        <w:br/>
      </w:r>
      <w:r w:rsidRPr="00D53282">
        <w:rPr>
          <w:b/>
        </w:rPr>
        <w:t>Abstract:</w:t>
      </w:r>
      <w:r w:rsidRPr="00D53282">
        <w:t xml:space="preserve"> </w:t>
      </w:r>
      <w:r>
        <w:br/>
        <w:t>To: SA WG3. CC: RAN WG2, CT WG1. Attachments: -.</w:t>
      </w:r>
    </w:p>
    <w:p w14:paraId="33A87D2C"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61D6CEC2" w14:textId="77777777" w:rsidR="00C125F6" w:rsidRDefault="00C125F6" w:rsidP="00C125F6">
      <w:pPr>
        <w:pStyle w:val="FP"/>
        <w:keepNext/>
        <w:rPr>
          <w:i/>
          <w:iCs/>
          <w:sz w:val="18"/>
          <w:szCs w:val="18"/>
        </w:rPr>
      </w:pPr>
      <w:r w:rsidRPr="005B25A1">
        <w:rPr>
          <w:i/>
          <w:iCs/>
          <w:sz w:val="18"/>
          <w:szCs w:val="18"/>
        </w:rPr>
        <w:t>Yaxin (OPPO) provides comments.</w:t>
      </w:r>
    </w:p>
    <w:p w14:paraId="08C6D726" w14:textId="77777777" w:rsidR="00C125F6" w:rsidRDefault="00C125F6" w:rsidP="00C125F6">
      <w:pPr>
        <w:pStyle w:val="FP"/>
        <w:keepNext/>
        <w:rPr>
          <w:i/>
          <w:iCs/>
          <w:sz w:val="18"/>
          <w:szCs w:val="18"/>
        </w:rPr>
      </w:pPr>
      <w:r w:rsidRPr="005B25A1">
        <w:rPr>
          <w:i/>
          <w:iCs/>
          <w:sz w:val="18"/>
          <w:szCs w:val="18"/>
        </w:rPr>
        <w:t>Lars (Sony) provides comments.</w:t>
      </w:r>
    </w:p>
    <w:p w14:paraId="4F388B25" w14:textId="77777777" w:rsidR="00C125F6" w:rsidRDefault="00C125F6" w:rsidP="00C125F6">
      <w:pPr>
        <w:pStyle w:val="FP"/>
        <w:keepNext/>
        <w:rPr>
          <w:i/>
          <w:iCs/>
          <w:sz w:val="18"/>
          <w:szCs w:val="18"/>
        </w:rPr>
      </w:pPr>
      <w:r w:rsidRPr="005B25A1">
        <w:rPr>
          <w:i/>
          <w:iCs/>
          <w:sz w:val="18"/>
          <w:szCs w:val="18"/>
        </w:rPr>
        <w:t>Richard (Ericsson) answers to Lars and Yaxin.</w:t>
      </w:r>
    </w:p>
    <w:p w14:paraId="473EE913" w14:textId="77777777" w:rsidR="00C125F6" w:rsidRDefault="00C125F6" w:rsidP="00C125F6">
      <w:pPr>
        <w:pStyle w:val="FP"/>
        <w:keepNext/>
        <w:rPr>
          <w:i/>
          <w:iCs/>
          <w:sz w:val="18"/>
          <w:szCs w:val="18"/>
        </w:rPr>
      </w:pPr>
      <w:r w:rsidRPr="005B25A1">
        <w:rPr>
          <w:i/>
          <w:iCs/>
          <w:sz w:val="18"/>
          <w:szCs w:val="18"/>
        </w:rPr>
        <w:t>Mehrdad (MediaTek Inc.) requests to adopt one LS reply as the baseline between S2-2400205, S2-2401263 and S2-2400122.</w:t>
      </w:r>
    </w:p>
    <w:p w14:paraId="5380678D" w14:textId="77777777" w:rsidR="00C125F6" w:rsidRDefault="00C125F6" w:rsidP="00C125F6">
      <w:pPr>
        <w:pStyle w:val="FP"/>
        <w:keepNext/>
        <w:rPr>
          <w:i/>
          <w:iCs/>
          <w:sz w:val="18"/>
          <w:szCs w:val="18"/>
        </w:rPr>
      </w:pPr>
      <w:r w:rsidRPr="005B25A1">
        <w:rPr>
          <w:i/>
          <w:iCs/>
          <w:sz w:val="18"/>
          <w:szCs w:val="18"/>
        </w:rPr>
        <w:t>Hong (Qualcomm) suggests using S2-2400122 as baseline, and merge S2-2400205 and S2-2401263 into it.</w:t>
      </w:r>
    </w:p>
    <w:p w14:paraId="00116A69" w14:textId="77777777" w:rsidR="00C125F6" w:rsidRDefault="00C125F6" w:rsidP="00C125F6">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provides comments.</w:t>
      </w:r>
    </w:p>
    <w:p w14:paraId="372BFDFC" w14:textId="77777777" w:rsidR="00C125F6" w:rsidRDefault="00C125F6" w:rsidP="00C125F6">
      <w:pPr>
        <w:pStyle w:val="FP"/>
        <w:keepNext/>
        <w:rPr>
          <w:i/>
          <w:iCs/>
          <w:sz w:val="18"/>
          <w:szCs w:val="18"/>
        </w:rPr>
      </w:pPr>
      <w:r w:rsidRPr="005B25A1">
        <w:rPr>
          <w:i/>
          <w:iCs/>
          <w:sz w:val="18"/>
          <w:szCs w:val="18"/>
        </w:rPr>
        <w:t>Dario (session chair): proposes to merge this into 1022 to move the discussion to that thread.</w:t>
      </w:r>
    </w:p>
    <w:p w14:paraId="2DBB7D19" w14:textId="77777777" w:rsidR="00C125F6" w:rsidRDefault="00C125F6" w:rsidP="00C125F6">
      <w:pPr>
        <w:pStyle w:val="FP"/>
        <w:keepNext/>
        <w:rPr>
          <w:i/>
          <w:iCs/>
          <w:sz w:val="18"/>
          <w:szCs w:val="18"/>
        </w:rPr>
      </w:pPr>
      <w:r w:rsidRPr="005B25A1">
        <w:rPr>
          <w:i/>
          <w:iCs/>
          <w:sz w:val="18"/>
          <w:szCs w:val="18"/>
        </w:rPr>
        <w:t>====  Revisions Deadline ====.</w:t>
      </w:r>
    </w:p>
    <w:p w14:paraId="0CBAF350" w14:textId="77777777" w:rsidR="00C125F6" w:rsidRDefault="00C125F6" w:rsidP="00C125F6">
      <w:pPr>
        <w:pStyle w:val="FP"/>
        <w:keepNext/>
        <w:rPr>
          <w:i/>
          <w:iCs/>
          <w:sz w:val="18"/>
          <w:szCs w:val="18"/>
        </w:rPr>
      </w:pPr>
      <w:r w:rsidRPr="005B25A1">
        <w:rPr>
          <w:i/>
          <w:iCs/>
          <w:sz w:val="18"/>
          <w:szCs w:val="18"/>
        </w:rPr>
        <w:t>==== Final Comments Deadline ====.</w:t>
      </w:r>
    </w:p>
    <w:p w14:paraId="7B15059F" w14:textId="77777777" w:rsidR="00C125F6" w:rsidRPr="005B25A1" w:rsidRDefault="00C125F6" w:rsidP="00C125F6">
      <w:pPr>
        <w:pStyle w:val="FP"/>
        <w:keepNext/>
        <w:rPr>
          <w:i/>
          <w:iCs/>
          <w:sz w:val="18"/>
          <w:szCs w:val="18"/>
        </w:rPr>
      </w:pPr>
    </w:p>
    <w:p w14:paraId="7085A27D" w14:textId="77777777" w:rsidR="00C125F6" w:rsidRPr="005B25A1" w:rsidRDefault="00C125F6" w:rsidP="00C125F6">
      <w:pPr>
        <w:keepNext/>
        <w:keepLines/>
        <w:rPr>
          <w:b/>
          <w:bCs/>
        </w:rPr>
      </w:pPr>
      <w:r w:rsidRPr="005B25A1">
        <w:rPr>
          <w:b/>
          <w:bCs/>
        </w:rPr>
        <w:t>Parallel discussion:</w:t>
      </w:r>
    </w:p>
    <w:p w14:paraId="51B78DD2" w14:textId="77777777" w:rsidR="00C125F6" w:rsidRPr="005B25A1" w:rsidRDefault="00C125F6" w:rsidP="00C125F6">
      <w:pPr>
        <w:keepNext/>
        <w:keepLines/>
      </w:pPr>
      <w:r w:rsidRPr="005B25A1">
        <w:t>Merge into S2-2400122 (For CC#4).</w:t>
      </w:r>
    </w:p>
    <w:p w14:paraId="09C8873C" w14:textId="77777777" w:rsidR="00C125F6" w:rsidRPr="00B81031" w:rsidRDefault="00C125F6" w:rsidP="00C125F6">
      <w:pPr>
        <w:keepNext/>
        <w:keepLines/>
        <w:rPr>
          <w:i/>
        </w:rPr>
      </w:pPr>
      <w:r w:rsidRPr="00B81031">
        <w:rPr>
          <w:b/>
          <w:bCs/>
          <w:i/>
        </w:rPr>
        <w:t>Comment:</w:t>
      </w:r>
      <w:r>
        <w:rPr>
          <w:i/>
        </w:rPr>
        <w:t xml:space="preserve"> Response to S2-2400027.</w:t>
      </w:r>
    </w:p>
    <w:p w14:paraId="6CF8C962" w14:textId="77777777" w:rsidR="00C125F6" w:rsidRPr="005B25A1" w:rsidRDefault="00C125F6" w:rsidP="00C125F6">
      <w:pPr>
        <w:keepNext/>
        <w:keepLines/>
        <w:rPr>
          <w:b/>
          <w:bCs/>
        </w:rPr>
      </w:pPr>
      <w:r>
        <w:rPr>
          <w:b/>
          <w:bCs/>
        </w:rPr>
        <w:t>CC#4</w:t>
      </w:r>
      <w:r w:rsidRPr="005B25A1">
        <w:rPr>
          <w:b/>
          <w:bCs/>
        </w:rPr>
        <w:t xml:space="preserve"> Discussion:</w:t>
      </w:r>
    </w:p>
    <w:p w14:paraId="1F52A479" w14:textId="77777777" w:rsidR="00C125F6" w:rsidRPr="005337E0" w:rsidRDefault="00C125F6" w:rsidP="00C125F6">
      <w:pPr>
        <w:keepNext/>
        <w:keepLines/>
      </w:pPr>
      <w:r>
        <w:t xml:space="preserve">Merged into </w:t>
      </w:r>
      <w:r w:rsidRPr="00CE3EC0">
        <w:rPr>
          <w:color w:val="0000FF"/>
        </w:rPr>
        <w:t>S2-2</w:t>
      </w:r>
      <w:r>
        <w:rPr>
          <w:color w:val="0000FF"/>
        </w:rPr>
        <w:t>401651</w:t>
      </w:r>
      <w:r>
        <w:t>.</w:t>
      </w:r>
    </w:p>
    <w:p w14:paraId="407C70C7" w14:textId="77777777" w:rsidR="00C125F6" w:rsidRPr="00EB0339" w:rsidRDefault="00C125F6" w:rsidP="00C125F6">
      <w:r w:rsidRPr="005B25A1">
        <w:rPr>
          <w:b/>
          <w:bCs/>
        </w:rPr>
        <w:t>Status:</w:t>
      </w:r>
      <w:r>
        <w:t xml:space="preserve"> </w:t>
      </w:r>
      <w:r w:rsidRPr="005337E0">
        <w:rPr>
          <w:color w:val="0000FF"/>
        </w:rPr>
        <w:t>Merged</w:t>
      </w:r>
      <w:r>
        <w:t>.</w:t>
      </w:r>
    </w:p>
    <w:p w14:paraId="00FF4C54" w14:textId="77777777" w:rsidR="00C125F6" w:rsidRDefault="00C125F6" w:rsidP="00C125F6">
      <w:pPr>
        <w:pStyle w:val="NormTop"/>
      </w:pPr>
      <w:r>
        <w:rPr>
          <w:color w:val="0000FF"/>
        </w:rPr>
        <w:t>S2-2400998</w:t>
      </w:r>
      <w:r w:rsidRPr="00D53282">
        <w:t xml:space="preserve"> </w:t>
      </w:r>
      <w:r>
        <w:t xml:space="preserve">(LS OUT) [DRAFT] Reply LS to Reply LS on security aspects for </w:t>
      </w:r>
      <w:proofErr w:type="spellStart"/>
      <w:r>
        <w:t>RangingSidelink</w:t>
      </w:r>
      <w:proofErr w:type="spellEnd"/>
      <w:r>
        <w:t xml:space="preserve"> Positioning (Source: OPPO)</w:t>
      </w:r>
      <w:r>
        <w:br/>
      </w:r>
      <w:r w:rsidRPr="00D53282">
        <w:rPr>
          <w:b/>
        </w:rPr>
        <w:t>Document for:</w:t>
      </w:r>
      <w:r w:rsidRPr="00D53282">
        <w:t xml:space="preserve"> </w:t>
      </w:r>
      <w:r>
        <w:t>Approval</w:t>
      </w:r>
      <w:r>
        <w:br/>
      </w:r>
      <w:r w:rsidRPr="00D53282">
        <w:rPr>
          <w:b/>
        </w:rPr>
        <w:t>Abstract:</w:t>
      </w:r>
      <w:r w:rsidRPr="00D53282">
        <w:t xml:space="preserve"> </w:t>
      </w:r>
      <w:r>
        <w:br/>
        <w:t xml:space="preserve">[Draft] Reply LS to Reply LS on security aspects for </w:t>
      </w:r>
      <w:proofErr w:type="spellStart"/>
      <w:r>
        <w:t>RangingSidelink</w:t>
      </w:r>
      <w:proofErr w:type="spellEnd"/>
      <w:r>
        <w:t xml:space="preserve"> Positioning.</w:t>
      </w:r>
    </w:p>
    <w:p w14:paraId="5D1FD14F"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28ADB6A4" w14:textId="77777777" w:rsidR="00C125F6" w:rsidRDefault="00C125F6" w:rsidP="00C125F6">
      <w:pPr>
        <w:pStyle w:val="FP"/>
        <w:keepNext/>
        <w:rPr>
          <w:i/>
          <w:iCs/>
          <w:sz w:val="18"/>
          <w:szCs w:val="18"/>
        </w:rPr>
      </w:pPr>
      <w:r w:rsidRPr="005B25A1">
        <w:rPr>
          <w:i/>
          <w:iCs/>
          <w:sz w:val="18"/>
          <w:szCs w:val="18"/>
        </w:rPr>
        <w:t>Dario (session chair): proposes to merge this into 1022 to move the discussion to that thread.</w:t>
      </w:r>
    </w:p>
    <w:p w14:paraId="2B4488F2" w14:textId="77777777" w:rsidR="00C125F6" w:rsidRDefault="00C125F6" w:rsidP="00C125F6">
      <w:pPr>
        <w:pStyle w:val="FP"/>
        <w:keepNext/>
        <w:rPr>
          <w:i/>
          <w:iCs/>
          <w:sz w:val="18"/>
          <w:szCs w:val="18"/>
        </w:rPr>
      </w:pPr>
      <w:r w:rsidRPr="005B25A1">
        <w:rPr>
          <w:i/>
          <w:iCs/>
          <w:sz w:val="18"/>
          <w:szCs w:val="18"/>
        </w:rPr>
        <w:t>====  Revisions Deadline ====.</w:t>
      </w:r>
    </w:p>
    <w:p w14:paraId="7F467DCF" w14:textId="77777777" w:rsidR="00C125F6" w:rsidRDefault="00C125F6" w:rsidP="00C125F6">
      <w:pPr>
        <w:pStyle w:val="FP"/>
        <w:keepNext/>
        <w:rPr>
          <w:i/>
          <w:iCs/>
          <w:sz w:val="18"/>
          <w:szCs w:val="18"/>
        </w:rPr>
      </w:pPr>
      <w:r w:rsidRPr="005B25A1">
        <w:rPr>
          <w:i/>
          <w:iCs/>
          <w:sz w:val="18"/>
          <w:szCs w:val="18"/>
        </w:rPr>
        <w:t>==== Final Comments Deadline ====.</w:t>
      </w:r>
    </w:p>
    <w:p w14:paraId="4E555C7E" w14:textId="77777777" w:rsidR="00C125F6" w:rsidRPr="005B25A1" w:rsidRDefault="00C125F6" w:rsidP="00C125F6">
      <w:pPr>
        <w:pStyle w:val="FP"/>
        <w:keepNext/>
        <w:rPr>
          <w:i/>
          <w:iCs/>
          <w:sz w:val="18"/>
          <w:szCs w:val="18"/>
        </w:rPr>
      </w:pPr>
    </w:p>
    <w:p w14:paraId="3BCA3600" w14:textId="77777777" w:rsidR="00C125F6" w:rsidRPr="005B25A1" w:rsidRDefault="00C125F6" w:rsidP="00C125F6">
      <w:pPr>
        <w:keepNext/>
        <w:keepLines/>
        <w:rPr>
          <w:b/>
          <w:bCs/>
        </w:rPr>
      </w:pPr>
      <w:r w:rsidRPr="005B25A1">
        <w:rPr>
          <w:b/>
          <w:bCs/>
        </w:rPr>
        <w:t>Parallel discussion:</w:t>
      </w:r>
    </w:p>
    <w:p w14:paraId="57866AE0" w14:textId="77777777" w:rsidR="00C125F6" w:rsidRPr="005B25A1" w:rsidRDefault="00C125F6" w:rsidP="00C125F6">
      <w:pPr>
        <w:keepNext/>
        <w:keepLines/>
      </w:pPr>
      <w:r w:rsidRPr="005B25A1">
        <w:t>Merge into S2-2400122 (For CC#4).</w:t>
      </w:r>
    </w:p>
    <w:p w14:paraId="5ABEFB26" w14:textId="77777777" w:rsidR="00C125F6" w:rsidRPr="00B81031" w:rsidRDefault="00C125F6" w:rsidP="00C125F6">
      <w:pPr>
        <w:keepNext/>
        <w:keepLines/>
        <w:rPr>
          <w:i/>
        </w:rPr>
      </w:pPr>
      <w:r w:rsidRPr="00B81031">
        <w:rPr>
          <w:b/>
          <w:bCs/>
          <w:i/>
        </w:rPr>
        <w:t>Comment:</w:t>
      </w:r>
      <w:r>
        <w:rPr>
          <w:i/>
        </w:rPr>
        <w:t xml:space="preserve"> Response to S2-2400027.</w:t>
      </w:r>
    </w:p>
    <w:p w14:paraId="6BB5D098" w14:textId="77777777" w:rsidR="00C125F6" w:rsidRPr="005B25A1" w:rsidRDefault="00C125F6" w:rsidP="00C125F6">
      <w:pPr>
        <w:keepNext/>
        <w:keepLines/>
        <w:rPr>
          <w:b/>
          <w:bCs/>
        </w:rPr>
      </w:pPr>
      <w:r>
        <w:rPr>
          <w:b/>
          <w:bCs/>
        </w:rPr>
        <w:t>CC#4</w:t>
      </w:r>
      <w:r w:rsidRPr="005B25A1">
        <w:rPr>
          <w:b/>
          <w:bCs/>
        </w:rPr>
        <w:t xml:space="preserve"> Discussion:</w:t>
      </w:r>
    </w:p>
    <w:p w14:paraId="391057B9" w14:textId="77777777" w:rsidR="00C125F6" w:rsidRPr="005337E0" w:rsidRDefault="00C125F6" w:rsidP="00C125F6">
      <w:pPr>
        <w:keepNext/>
        <w:keepLines/>
      </w:pPr>
      <w:r>
        <w:t xml:space="preserve">Merged into </w:t>
      </w:r>
      <w:r w:rsidRPr="00CE3EC0">
        <w:rPr>
          <w:color w:val="0000FF"/>
        </w:rPr>
        <w:t>S2-2</w:t>
      </w:r>
      <w:r>
        <w:rPr>
          <w:color w:val="0000FF"/>
        </w:rPr>
        <w:t>401651</w:t>
      </w:r>
      <w:r>
        <w:t>.</w:t>
      </w:r>
    </w:p>
    <w:p w14:paraId="43021B77" w14:textId="77777777" w:rsidR="00C125F6" w:rsidRPr="00EB0339" w:rsidRDefault="00C125F6" w:rsidP="00C125F6">
      <w:r w:rsidRPr="005B25A1">
        <w:rPr>
          <w:b/>
          <w:bCs/>
        </w:rPr>
        <w:t>Status:</w:t>
      </w:r>
      <w:r>
        <w:t xml:space="preserve"> </w:t>
      </w:r>
      <w:r w:rsidRPr="005337E0">
        <w:rPr>
          <w:color w:val="0000FF"/>
        </w:rPr>
        <w:t>Merged</w:t>
      </w:r>
      <w:r>
        <w:t>.</w:t>
      </w:r>
    </w:p>
    <w:p w14:paraId="42E4741B" w14:textId="77777777" w:rsidR="00C125F6" w:rsidRDefault="00C125F6" w:rsidP="00C125F6">
      <w:pPr>
        <w:pStyle w:val="NormTop"/>
      </w:pPr>
      <w:r>
        <w:rPr>
          <w:color w:val="0000FF"/>
        </w:rPr>
        <w:lastRenderedPageBreak/>
        <w:t>S2-2401263</w:t>
      </w:r>
      <w:r w:rsidRPr="00D53282">
        <w:t xml:space="preserve"> </w:t>
      </w:r>
      <w:r>
        <w:t>(LS OUT) [DRAFT] Reply LS on Reply LS on security aspects for Ranging/</w:t>
      </w:r>
      <w:proofErr w:type="spellStart"/>
      <w:r>
        <w:t>Sidelink</w:t>
      </w:r>
      <w:proofErr w:type="spellEnd"/>
      <w:r>
        <w:t xml:space="preserve"> Positioning (Source: Xiaomi)</w:t>
      </w:r>
      <w:r>
        <w:br/>
      </w:r>
      <w:r w:rsidRPr="00D53282">
        <w:rPr>
          <w:b/>
        </w:rPr>
        <w:t>Document for:</w:t>
      </w:r>
      <w:r w:rsidRPr="00D53282">
        <w:t xml:space="preserve"> </w:t>
      </w:r>
      <w:r>
        <w:t>Approval</w:t>
      </w:r>
      <w:r>
        <w:br/>
      </w:r>
      <w:r w:rsidRPr="00D53282">
        <w:rPr>
          <w:b/>
        </w:rPr>
        <w:t>Abstract:</w:t>
      </w:r>
      <w:r w:rsidRPr="00D53282">
        <w:t xml:space="preserve"> </w:t>
      </w:r>
      <w:r>
        <w:br/>
        <w:t>Draft Reply LS on Reply LS on security aspects for Ranging/</w:t>
      </w:r>
      <w:proofErr w:type="spellStart"/>
      <w:r>
        <w:t>Sidelink</w:t>
      </w:r>
      <w:proofErr w:type="spellEnd"/>
      <w:r>
        <w:t xml:space="preserve"> Positioning.</w:t>
      </w:r>
    </w:p>
    <w:p w14:paraId="5146FB69"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2B27CF8D" w14:textId="77777777" w:rsidR="00C125F6" w:rsidRDefault="00C125F6" w:rsidP="00C125F6">
      <w:pPr>
        <w:pStyle w:val="FP"/>
        <w:keepNext/>
        <w:rPr>
          <w:i/>
          <w:iCs/>
          <w:sz w:val="18"/>
          <w:szCs w:val="18"/>
        </w:rPr>
      </w:pPr>
      <w:r w:rsidRPr="005B25A1">
        <w:rPr>
          <w:i/>
          <w:iCs/>
          <w:sz w:val="18"/>
          <w:szCs w:val="18"/>
        </w:rPr>
        <w:t>Yaxin (OPPO) provides comments.</w:t>
      </w:r>
    </w:p>
    <w:p w14:paraId="315216FC" w14:textId="77777777" w:rsidR="00C125F6" w:rsidRDefault="00C125F6" w:rsidP="00C125F6">
      <w:pPr>
        <w:pStyle w:val="FP"/>
        <w:keepNext/>
        <w:rPr>
          <w:i/>
          <w:iCs/>
          <w:sz w:val="18"/>
          <w:szCs w:val="18"/>
        </w:rPr>
      </w:pPr>
      <w:r w:rsidRPr="005B25A1">
        <w:rPr>
          <w:i/>
          <w:iCs/>
          <w:sz w:val="18"/>
          <w:szCs w:val="18"/>
        </w:rPr>
        <w:t>Sherry (Xiaomi) replies to Yaxin.</w:t>
      </w:r>
    </w:p>
    <w:p w14:paraId="35489551" w14:textId="77777777" w:rsidR="00C125F6" w:rsidRDefault="00C125F6" w:rsidP="00C125F6">
      <w:pPr>
        <w:pStyle w:val="FP"/>
        <w:keepNext/>
        <w:rPr>
          <w:i/>
          <w:iCs/>
          <w:sz w:val="18"/>
          <w:szCs w:val="18"/>
        </w:rPr>
      </w:pPr>
      <w:r w:rsidRPr="005B25A1">
        <w:rPr>
          <w:i/>
          <w:iCs/>
          <w:sz w:val="18"/>
          <w:szCs w:val="18"/>
        </w:rPr>
        <w:t>Yaxin (OPPO) comments.</w:t>
      </w:r>
    </w:p>
    <w:p w14:paraId="3C95211D" w14:textId="77777777" w:rsidR="00C125F6" w:rsidRDefault="00C125F6" w:rsidP="00C125F6">
      <w:pPr>
        <w:pStyle w:val="FP"/>
        <w:keepNext/>
        <w:rPr>
          <w:i/>
          <w:iCs/>
          <w:sz w:val="18"/>
          <w:szCs w:val="18"/>
        </w:rPr>
      </w:pPr>
      <w:r w:rsidRPr="005B25A1">
        <w:rPr>
          <w:i/>
          <w:iCs/>
          <w:sz w:val="18"/>
          <w:szCs w:val="18"/>
        </w:rPr>
        <w:t>Mehrdad (MediaTek Inc.) requests to adopt one LS reply as the baseline between S2-2400205, S2-2401263 and S2-2400122.</w:t>
      </w:r>
    </w:p>
    <w:p w14:paraId="40242376" w14:textId="77777777" w:rsidR="00C125F6" w:rsidRDefault="00C125F6" w:rsidP="00C125F6">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comments.</w:t>
      </w:r>
    </w:p>
    <w:p w14:paraId="45713C1C" w14:textId="77777777" w:rsidR="00C125F6" w:rsidRDefault="00C125F6" w:rsidP="00C125F6">
      <w:pPr>
        <w:pStyle w:val="FP"/>
        <w:keepNext/>
        <w:rPr>
          <w:i/>
          <w:iCs/>
          <w:sz w:val="18"/>
          <w:szCs w:val="18"/>
        </w:rPr>
      </w:pPr>
      <w:r w:rsidRPr="005B25A1">
        <w:rPr>
          <w:i/>
          <w:iCs/>
          <w:sz w:val="18"/>
          <w:szCs w:val="18"/>
        </w:rPr>
        <w:t>Hong (Qualcomm) suggests using S2-2400122 as baseline, and merge S2-2400205 and S2-2401263 into it.</w:t>
      </w:r>
    </w:p>
    <w:p w14:paraId="241BDAA3" w14:textId="77777777" w:rsidR="00C125F6" w:rsidRDefault="00C125F6" w:rsidP="00C125F6">
      <w:pPr>
        <w:pStyle w:val="FP"/>
        <w:keepNext/>
        <w:rPr>
          <w:i/>
          <w:iCs/>
          <w:sz w:val="18"/>
          <w:szCs w:val="18"/>
        </w:rPr>
      </w:pPr>
      <w:r w:rsidRPr="005B25A1">
        <w:rPr>
          <w:i/>
          <w:iCs/>
          <w:sz w:val="18"/>
          <w:szCs w:val="18"/>
        </w:rPr>
        <w:t>Yaxin (OPPO) summarize the alternatives and suggests using S2-2401263 as baseline, additionally merge S2-2400122, S2-2400205 and S2-2400998.</w:t>
      </w:r>
    </w:p>
    <w:p w14:paraId="5B9F583C" w14:textId="77777777" w:rsidR="00C125F6" w:rsidRDefault="00C125F6" w:rsidP="00C125F6">
      <w:pPr>
        <w:pStyle w:val="FP"/>
        <w:keepNext/>
        <w:rPr>
          <w:i/>
          <w:iCs/>
          <w:sz w:val="18"/>
          <w:szCs w:val="18"/>
        </w:rPr>
      </w:pPr>
      <w:r w:rsidRPr="005B25A1">
        <w:rPr>
          <w:i/>
          <w:iCs/>
          <w:sz w:val="18"/>
          <w:szCs w:val="18"/>
        </w:rPr>
        <w:t>Richard (Ericsson) supports option 3.</w:t>
      </w:r>
    </w:p>
    <w:p w14:paraId="0B08D868" w14:textId="77777777" w:rsidR="00C125F6" w:rsidRDefault="00C125F6" w:rsidP="00C125F6">
      <w:pPr>
        <w:pStyle w:val="FP"/>
        <w:keepNext/>
        <w:rPr>
          <w:i/>
          <w:iCs/>
          <w:sz w:val="18"/>
          <w:szCs w:val="18"/>
        </w:rPr>
      </w:pPr>
      <w:r w:rsidRPr="005B25A1">
        <w:rPr>
          <w:i/>
          <w:iCs/>
          <w:sz w:val="18"/>
          <w:szCs w:val="18"/>
        </w:rPr>
        <w:t>Sherry (Xiaomi) replies.</w:t>
      </w:r>
    </w:p>
    <w:p w14:paraId="6D62C2C1" w14:textId="77777777" w:rsidR="00C125F6" w:rsidRDefault="00C125F6" w:rsidP="00C125F6">
      <w:pPr>
        <w:pStyle w:val="FP"/>
        <w:keepNext/>
        <w:rPr>
          <w:i/>
          <w:iCs/>
          <w:sz w:val="18"/>
          <w:szCs w:val="18"/>
        </w:rPr>
      </w:pPr>
      <w:r w:rsidRPr="005B25A1">
        <w:rPr>
          <w:i/>
          <w:iCs/>
          <w:sz w:val="18"/>
          <w:szCs w:val="18"/>
        </w:rPr>
        <w:t>Hong (Qualcomm) supports option 3.</w:t>
      </w:r>
    </w:p>
    <w:p w14:paraId="00D65011" w14:textId="77777777" w:rsidR="00C125F6" w:rsidRDefault="00C125F6" w:rsidP="00C125F6">
      <w:pPr>
        <w:pStyle w:val="FP"/>
        <w:keepNext/>
        <w:rPr>
          <w:i/>
          <w:iCs/>
          <w:sz w:val="18"/>
          <w:szCs w:val="18"/>
        </w:rPr>
      </w:pPr>
      <w:r w:rsidRPr="005B25A1">
        <w:rPr>
          <w:i/>
          <w:iCs/>
          <w:sz w:val="18"/>
          <w:szCs w:val="18"/>
        </w:rPr>
        <w:t>Wen(vivo) supports option 3.</w:t>
      </w:r>
    </w:p>
    <w:p w14:paraId="38CA49A8" w14:textId="77777777" w:rsidR="00C125F6" w:rsidRDefault="00C125F6" w:rsidP="00C125F6">
      <w:pPr>
        <w:pStyle w:val="FP"/>
        <w:keepNext/>
        <w:rPr>
          <w:i/>
          <w:iCs/>
          <w:sz w:val="18"/>
          <w:szCs w:val="18"/>
        </w:rPr>
      </w:pPr>
      <w:r w:rsidRPr="005B25A1">
        <w:rPr>
          <w:i/>
          <w:iCs/>
          <w:sz w:val="18"/>
          <w:szCs w:val="18"/>
        </w:rPr>
        <w:t>Dario (session chair): proposes to merge this into 1022 to move the discussion to that thread.</w:t>
      </w:r>
    </w:p>
    <w:p w14:paraId="437895B0" w14:textId="77777777" w:rsidR="00C125F6" w:rsidRDefault="00C125F6" w:rsidP="00C125F6">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supports option 3.</w:t>
      </w:r>
    </w:p>
    <w:p w14:paraId="04135636" w14:textId="77777777" w:rsidR="00C125F6" w:rsidRDefault="00C125F6" w:rsidP="00C125F6">
      <w:pPr>
        <w:pStyle w:val="FP"/>
        <w:keepNext/>
        <w:rPr>
          <w:i/>
          <w:iCs/>
          <w:sz w:val="18"/>
          <w:szCs w:val="18"/>
        </w:rPr>
      </w:pPr>
      <w:r w:rsidRPr="005B25A1">
        <w:rPr>
          <w:i/>
          <w:iCs/>
          <w:sz w:val="18"/>
          <w:szCs w:val="18"/>
        </w:rPr>
        <w:t>====  Revisions Deadline ====.</w:t>
      </w:r>
    </w:p>
    <w:p w14:paraId="74DEFDDA" w14:textId="77777777" w:rsidR="00C125F6" w:rsidRDefault="00C125F6" w:rsidP="00C125F6">
      <w:pPr>
        <w:pStyle w:val="FP"/>
        <w:keepNext/>
        <w:rPr>
          <w:i/>
          <w:iCs/>
          <w:sz w:val="18"/>
          <w:szCs w:val="18"/>
        </w:rPr>
      </w:pPr>
      <w:r w:rsidRPr="005B25A1">
        <w:rPr>
          <w:i/>
          <w:iCs/>
          <w:sz w:val="18"/>
          <w:szCs w:val="18"/>
        </w:rPr>
        <w:t>==== Final Comments Deadline ====.</w:t>
      </w:r>
    </w:p>
    <w:p w14:paraId="29BD82CB" w14:textId="77777777" w:rsidR="00C125F6" w:rsidRPr="005B25A1" w:rsidRDefault="00C125F6" w:rsidP="00C125F6">
      <w:pPr>
        <w:pStyle w:val="FP"/>
        <w:keepNext/>
        <w:rPr>
          <w:i/>
          <w:iCs/>
          <w:sz w:val="18"/>
          <w:szCs w:val="18"/>
        </w:rPr>
      </w:pPr>
    </w:p>
    <w:p w14:paraId="664F5D1E" w14:textId="77777777" w:rsidR="00C125F6" w:rsidRPr="005B25A1" w:rsidRDefault="00C125F6" w:rsidP="00C125F6">
      <w:pPr>
        <w:keepNext/>
        <w:keepLines/>
        <w:rPr>
          <w:b/>
          <w:bCs/>
        </w:rPr>
      </w:pPr>
      <w:r w:rsidRPr="005B25A1">
        <w:rPr>
          <w:b/>
          <w:bCs/>
        </w:rPr>
        <w:t>Parallel discussion:</w:t>
      </w:r>
    </w:p>
    <w:p w14:paraId="0DB42AA8" w14:textId="77777777" w:rsidR="00C125F6" w:rsidRPr="005B25A1" w:rsidRDefault="00C125F6" w:rsidP="00C125F6">
      <w:pPr>
        <w:keepNext/>
        <w:keepLines/>
      </w:pPr>
      <w:r w:rsidRPr="005B25A1">
        <w:t>Merge into S2-2400122 (For CC#4).</w:t>
      </w:r>
    </w:p>
    <w:p w14:paraId="53D531F1" w14:textId="77777777" w:rsidR="00C125F6" w:rsidRPr="00B81031" w:rsidRDefault="00C125F6" w:rsidP="00C125F6">
      <w:pPr>
        <w:keepNext/>
        <w:keepLines/>
        <w:rPr>
          <w:i/>
        </w:rPr>
      </w:pPr>
      <w:r w:rsidRPr="00B81031">
        <w:rPr>
          <w:b/>
          <w:bCs/>
          <w:i/>
        </w:rPr>
        <w:t>Comment:</w:t>
      </w:r>
      <w:r>
        <w:rPr>
          <w:i/>
        </w:rPr>
        <w:t xml:space="preserve"> Response to S2-2400027.</w:t>
      </w:r>
    </w:p>
    <w:p w14:paraId="34E9CC42" w14:textId="77777777" w:rsidR="00C125F6" w:rsidRPr="005B25A1" w:rsidRDefault="00C125F6" w:rsidP="00C125F6">
      <w:pPr>
        <w:keepNext/>
        <w:keepLines/>
        <w:rPr>
          <w:b/>
          <w:bCs/>
        </w:rPr>
      </w:pPr>
      <w:r>
        <w:rPr>
          <w:b/>
          <w:bCs/>
        </w:rPr>
        <w:t>CC#4</w:t>
      </w:r>
      <w:r w:rsidRPr="005B25A1">
        <w:rPr>
          <w:b/>
          <w:bCs/>
        </w:rPr>
        <w:t xml:space="preserve"> Discussion:</w:t>
      </w:r>
    </w:p>
    <w:p w14:paraId="084DD46D" w14:textId="77777777" w:rsidR="00C125F6" w:rsidRPr="005337E0" w:rsidRDefault="00C125F6" w:rsidP="00C125F6">
      <w:pPr>
        <w:keepNext/>
        <w:keepLines/>
      </w:pPr>
      <w:r>
        <w:t xml:space="preserve">Merged into </w:t>
      </w:r>
      <w:r w:rsidRPr="00CE3EC0">
        <w:rPr>
          <w:color w:val="0000FF"/>
        </w:rPr>
        <w:t>S2-2</w:t>
      </w:r>
      <w:r>
        <w:rPr>
          <w:color w:val="0000FF"/>
        </w:rPr>
        <w:t>401651</w:t>
      </w:r>
      <w:r>
        <w:t>.</w:t>
      </w:r>
    </w:p>
    <w:p w14:paraId="2CDB01E9" w14:textId="77777777" w:rsidR="00C125F6" w:rsidRDefault="00C125F6" w:rsidP="00C125F6">
      <w:r w:rsidRPr="005B25A1">
        <w:rPr>
          <w:b/>
          <w:bCs/>
        </w:rPr>
        <w:t>Status:</w:t>
      </w:r>
      <w:r>
        <w:t xml:space="preserve"> </w:t>
      </w:r>
      <w:r w:rsidRPr="005337E0">
        <w:rPr>
          <w:color w:val="0000FF"/>
        </w:rPr>
        <w:t>Merged</w:t>
      </w:r>
      <w:r>
        <w:t>.</w:t>
      </w:r>
    </w:p>
    <w:p w14:paraId="68E516D7" w14:textId="77777777" w:rsidR="00C125F6" w:rsidRPr="00EB0339" w:rsidRDefault="00C125F6" w:rsidP="00C125F6"/>
    <w:p w14:paraId="37AA3615" w14:textId="77777777" w:rsidR="00C125F6" w:rsidRDefault="00C125F6" w:rsidP="00C125F6">
      <w:pPr>
        <w:pStyle w:val="NormTop"/>
      </w:pPr>
      <w:r>
        <w:rPr>
          <w:color w:val="0000FF"/>
        </w:rPr>
        <w:t>S2-2400069</w:t>
      </w:r>
      <w:r w:rsidRPr="00D53282">
        <w:t xml:space="preserve"> </w:t>
      </w:r>
      <w:r>
        <w:t>(LS IN) LS from SA WG4: LS on out of order reception for the end PDU of PDU Set/Data Burst (Source: SA WG4 (S4-231955))</w:t>
      </w:r>
      <w:r>
        <w:br/>
      </w:r>
      <w:r w:rsidRPr="00D53282">
        <w:rPr>
          <w:b/>
        </w:rPr>
        <w:t>Document for:</w:t>
      </w:r>
      <w:r w:rsidRPr="00D53282">
        <w:t xml:space="preserve"> </w:t>
      </w:r>
      <w:r>
        <w:t>Action</w:t>
      </w:r>
      <w:r>
        <w:br/>
      </w:r>
      <w:r w:rsidRPr="00D53282">
        <w:rPr>
          <w:b/>
        </w:rPr>
        <w:t>Abstract:</w:t>
      </w:r>
      <w:r w:rsidRPr="00D53282">
        <w:t xml:space="preserve"> </w:t>
      </w:r>
      <w:r>
        <w:br/>
        <w:t>When defining the semantics of PDU Set based RTP Header Extension, SA WG4 realizes that the out of order reception may happen at the 5GS, i.e. UPF and RAN. For example, depending on routing over the N6 link between UPF and the RTP sender, the PDU with the Indication of End PDU of the PDU Set may be received before the last PDU arriving at UPF within the PDU Set. Similarly, the same issue also exists for the End of Data Burst (EDB) indication of the Data Burst. SA WG4 would like to remind SA WG2 to take the above issue into account and update their specifications if necessary. However, SA WG4 would like to confirm our earlier position that the UPF should not attempt to perform re-ordering to achieve in-order delivery. Action: SA WG4 respectfully asks SA WG2 to take the above information into account and provide feedback, if any.</w:t>
      </w:r>
    </w:p>
    <w:p w14:paraId="17E9A6C3" w14:textId="77777777" w:rsidR="00C125F6" w:rsidRPr="005B25A1" w:rsidRDefault="00C125F6" w:rsidP="00C125F6">
      <w:pPr>
        <w:keepNext/>
        <w:keepLines/>
        <w:rPr>
          <w:b/>
          <w:bCs/>
        </w:rPr>
      </w:pPr>
      <w:r w:rsidRPr="005B25A1">
        <w:rPr>
          <w:b/>
          <w:bCs/>
        </w:rPr>
        <w:t>Convenor comment:</w:t>
      </w:r>
    </w:p>
    <w:p w14:paraId="79AF463A" w14:textId="77777777" w:rsidR="00C125F6" w:rsidRPr="005B25A1" w:rsidRDefault="00C125F6" w:rsidP="00C125F6">
      <w:pPr>
        <w:keepNext/>
        <w:keepLines/>
      </w:pPr>
      <w:r w:rsidRPr="005B25A1">
        <w:t>See S2-2400593 (S2-2400817 is not agreed).</w:t>
      </w:r>
    </w:p>
    <w:p w14:paraId="54261289" w14:textId="77777777" w:rsidR="00C125F6" w:rsidRPr="00B81031" w:rsidRDefault="00C125F6" w:rsidP="00C125F6">
      <w:pPr>
        <w:keepNext/>
        <w:keepLines/>
        <w:rPr>
          <w:i/>
        </w:rPr>
      </w:pPr>
      <w:r w:rsidRPr="00B81031">
        <w:rPr>
          <w:b/>
          <w:bCs/>
          <w:i/>
        </w:rPr>
        <w:t>Comment:</w:t>
      </w:r>
      <w:r>
        <w:rPr>
          <w:i/>
        </w:rPr>
        <w:t xml:space="preserve"> Responses drafted in S2-2400181, S2-2400239, S2-2400593, S2-2400818, S2-2401152, S2-2401205.</w:t>
      </w:r>
    </w:p>
    <w:p w14:paraId="53A1E829" w14:textId="77777777" w:rsidR="00C125F6" w:rsidRPr="005B25A1" w:rsidRDefault="00C125F6" w:rsidP="00C125F6">
      <w:pPr>
        <w:keepNext/>
        <w:keepLines/>
        <w:rPr>
          <w:b/>
          <w:bCs/>
        </w:rPr>
      </w:pPr>
      <w:r>
        <w:rPr>
          <w:b/>
          <w:bCs/>
        </w:rPr>
        <w:t>CC#4</w:t>
      </w:r>
      <w:r w:rsidRPr="005B25A1">
        <w:rPr>
          <w:b/>
          <w:bCs/>
        </w:rPr>
        <w:t xml:space="preserve"> Discussion:</w:t>
      </w:r>
    </w:p>
    <w:p w14:paraId="0554574C" w14:textId="7232F33D" w:rsidR="00C125F6" w:rsidRPr="005B25A1" w:rsidRDefault="004716EF" w:rsidP="00C125F6">
      <w:pPr>
        <w:keepNext/>
        <w:keepLines/>
      </w:pPr>
      <w:r>
        <w:t xml:space="preserve">Final response in </w:t>
      </w:r>
      <w:r w:rsidRPr="004716EF">
        <w:rPr>
          <w:color w:val="0000FF"/>
        </w:rPr>
        <w:t>S2-2401841</w:t>
      </w:r>
      <w:r w:rsidR="00C125F6" w:rsidRPr="005B25A1">
        <w:t>.</w:t>
      </w:r>
    </w:p>
    <w:p w14:paraId="0FA5AF64" w14:textId="17B9155B" w:rsidR="00C125F6" w:rsidRPr="00EB0339" w:rsidRDefault="00C125F6" w:rsidP="00C125F6">
      <w:r w:rsidRPr="005B25A1">
        <w:rPr>
          <w:b/>
          <w:bCs/>
        </w:rPr>
        <w:t>Status:</w:t>
      </w:r>
      <w:r>
        <w:t xml:space="preserve"> </w:t>
      </w:r>
      <w:r w:rsidR="004716EF" w:rsidRPr="004716EF">
        <w:rPr>
          <w:color w:val="00B050"/>
        </w:rPr>
        <w:t>Replied to</w:t>
      </w:r>
      <w:r>
        <w:t>.</w:t>
      </w:r>
    </w:p>
    <w:p w14:paraId="62464C51" w14:textId="77777777" w:rsidR="00C125F6" w:rsidRDefault="00C125F6" w:rsidP="00C125F6">
      <w:pPr>
        <w:pStyle w:val="NormTop"/>
      </w:pPr>
      <w:r>
        <w:rPr>
          <w:color w:val="0000FF"/>
        </w:rPr>
        <w:lastRenderedPageBreak/>
        <w:t>S2-2400593</w:t>
      </w:r>
      <w:r w:rsidRPr="00D53282">
        <w:t xml:space="preserve"> </w:t>
      </w:r>
      <w:r>
        <w:t>(LS OUT) [DRAFT] Reply LS on out of order reception for the end PDU of PDU Set/Data Burst (Source: China Mobile)</w:t>
      </w:r>
      <w:r>
        <w:br/>
      </w:r>
      <w:r w:rsidRPr="00D53282">
        <w:rPr>
          <w:b/>
        </w:rPr>
        <w:t>Document for:</w:t>
      </w:r>
      <w:r w:rsidRPr="00D53282">
        <w:t xml:space="preserve"> </w:t>
      </w:r>
      <w:r>
        <w:t>Approval</w:t>
      </w:r>
      <w:r>
        <w:br/>
      </w:r>
      <w:r w:rsidRPr="00D53282">
        <w:rPr>
          <w:b/>
        </w:rPr>
        <w:t>Abstract:</w:t>
      </w:r>
      <w:r w:rsidRPr="00D53282">
        <w:t xml:space="preserve"> </w:t>
      </w:r>
      <w:r>
        <w:br/>
        <w:t>SA WG2 thinks that 5GS will not perform specific operations for out of order receptions over N3, N6 and N9, which does not need to be normalized in this release.</w:t>
      </w:r>
    </w:p>
    <w:p w14:paraId="3DEABA15" w14:textId="77777777" w:rsidR="00C125F6" w:rsidRPr="005B25A1" w:rsidRDefault="00C125F6" w:rsidP="00C125F6">
      <w:pPr>
        <w:keepNext/>
        <w:keepLines/>
        <w:rPr>
          <w:b/>
          <w:bCs/>
        </w:rPr>
      </w:pPr>
      <w:r w:rsidRPr="005B25A1">
        <w:rPr>
          <w:b/>
          <w:bCs/>
        </w:rPr>
        <w:t>Convenor comment:</w:t>
      </w:r>
    </w:p>
    <w:p w14:paraId="70F19EBA" w14:textId="77777777" w:rsidR="00C125F6" w:rsidRPr="005B25A1" w:rsidRDefault="00C125F6" w:rsidP="00C125F6">
      <w:pPr>
        <w:keepNext/>
        <w:keepLines/>
      </w:pPr>
      <w:r w:rsidRPr="005B25A1">
        <w:t>(Notice that S2-2400817 is not agreed).</w:t>
      </w:r>
    </w:p>
    <w:p w14:paraId="00634361"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7B1C92D0" w14:textId="77777777" w:rsidR="00C125F6" w:rsidRDefault="00C125F6" w:rsidP="00C125F6">
      <w:pPr>
        <w:pStyle w:val="FP"/>
        <w:keepNext/>
        <w:rPr>
          <w:i/>
          <w:iCs/>
          <w:sz w:val="18"/>
          <w:szCs w:val="18"/>
        </w:rPr>
      </w:pPr>
      <w:r w:rsidRPr="005B25A1">
        <w:rPr>
          <w:i/>
          <w:iCs/>
          <w:sz w:val="18"/>
          <w:szCs w:val="18"/>
        </w:rPr>
        <w:t>Devaki (Nokia) proposes to use LS out as the baseline (and merge or note all other related draft LS response).</w:t>
      </w:r>
    </w:p>
    <w:p w14:paraId="123926B5" w14:textId="77777777" w:rsidR="00C125F6" w:rsidRDefault="00C125F6" w:rsidP="00C125F6">
      <w:pPr>
        <w:pStyle w:val="FP"/>
        <w:keepNext/>
        <w:rPr>
          <w:i/>
          <w:iCs/>
          <w:sz w:val="18"/>
          <w:szCs w:val="18"/>
        </w:rPr>
      </w:pPr>
      <w:r w:rsidRPr="005B25A1">
        <w:rPr>
          <w:i/>
          <w:iCs/>
          <w:sz w:val="18"/>
          <w:szCs w:val="18"/>
        </w:rPr>
        <w:t>Dan (China Mobile) suggest to use this paper as baseline for the LS reply to SA4.</w:t>
      </w:r>
    </w:p>
    <w:p w14:paraId="358EBA42" w14:textId="77777777" w:rsidR="00C125F6" w:rsidRDefault="00C125F6" w:rsidP="00C125F6">
      <w:pPr>
        <w:pStyle w:val="FP"/>
        <w:keepNext/>
        <w:rPr>
          <w:i/>
          <w:iCs/>
          <w:sz w:val="18"/>
          <w:szCs w:val="18"/>
        </w:rPr>
      </w:pPr>
      <w:r w:rsidRPr="005B25A1">
        <w:rPr>
          <w:i/>
          <w:iCs/>
          <w:sz w:val="18"/>
          <w:szCs w:val="18"/>
        </w:rPr>
        <w:t>Dario (Session chair): let's take keep the discussion for the LS out in this thread (00593).</w:t>
      </w:r>
    </w:p>
    <w:p w14:paraId="3F8C3AE9" w14:textId="77777777" w:rsidR="00C125F6" w:rsidRDefault="00C125F6" w:rsidP="00C125F6">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comments.</w:t>
      </w:r>
    </w:p>
    <w:p w14:paraId="01BCDAAF" w14:textId="77777777" w:rsidR="00C125F6" w:rsidRDefault="00C125F6" w:rsidP="00C125F6">
      <w:pPr>
        <w:pStyle w:val="FP"/>
        <w:keepNext/>
        <w:rPr>
          <w:i/>
          <w:iCs/>
          <w:sz w:val="18"/>
          <w:szCs w:val="18"/>
        </w:rPr>
      </w:pPr>
      <w:r w:rsidRPr="005B25A1">
        <w:rPr>
          <w:i/>
          <w:iCs/>
          <w:sz w:val="18"/>
          <w:szCs w:val="18"/>
        </w:rPr>
        <w:t>Chunshan(CATT) provides r01.</w:t>
      </w:r>
    </w:p>
    <w:p w14:paraId="451E1D7A" w14:textId="77777777" w:rsidR="00C125F6" w:rsidRDefault="00C125F6" w:rsidP="00C125F6">
      <w:pPr>
        <w:pStyle w:val="FP"/>
        <w:keepNext/>
        <w:rPr>
          <w:i/>
          <w:iCs/>
          <w:sz w:val="18"/>
          <w:szCs w:val="18"/>
        </w:rPr>
      </w:pPr>
      <w:r w:rsidRPr="005B25A1">
        <w:rPr>
          <w:i/>
          <w:iCs/>
          <w:sz w:val="18"/>
          <w:szCs w:val="18"/>
        </w:rPr>
        <w:t>Lei(Tencent) provide comments to r00 and r01.</w:t>
      </w:r>
    </w:p>
    <w:p w14:paraId="2F5DAA1D" w14:textId="77777777" w:rsidR="00C125F6" w:rsidRDefault="00C125F6" w:rsidP="00C125F6">
      <w:pPr>
        <w:pStyle w:val="FP"/>
        <w:keepNext/>
        <w:rPr>
          <w:i/>
          <w:iCs/>
          <w:sz w:val="18"/>
          <w:szCs w:val="18"/>
        </w:rPr>
      </w:pPr>
      <w:r w:rsidRPr="005B25A1">
        <w:rPr>
          <w:i/>
          <w:iCs/>
          <w:sz w:val="18"/>
          <w:szCs w:val="18"/>
        </w:rPr>
        <w:t>Dan(China Mobile) provide r02 to reflect the CR discussion .</w:t>
      </w:r>
    </w:p>
    <w:p w14:paraId="3753EE61" w14:textId="77777777" w:rsidR="00C125F6" w:rsidRDefault="00C125F6" w:rsidP="00C125F6">
      <w:pPr>
        <w:pStyle w:val="FP"/>
        <w:keepNext/>
        <w:rPr>
          <w:i/>
          <w:iCs/>
          <w:sz w:val="18"/>
          <w:szCs w:val="18"/>
        </w:rPr>
      </w:pPr>
      <w:r w:rsidRPr="005B25A1">
        <w:rPr>
          <w:i/>
          <w:iCs/>
          <w:sz w:val="18"/>
          <w:szCs w:val="18"/>
        </w:rPr>
        <w:t xml:space="preserve">Lei(Tencent) </w:t>
      </w:r>
      <w:proofErr w:type="spellStart"/>
      <w:r w:rsidRPr="005B25A1">
        <w:rPr>
          <w:i/>
          <w:iCs/>
          <w:sz w:val="18"/>
          <w:szCs w:val="18"/>
        </w:rPr>
        <w:t>appreicates</w:t>
      </w:r>
      <w:proofErr w:type="spellEnd"/>
      <w:r w:rsidRPr="005B25A1">
        <w:rPr>
          <w:i/>
          <w:iCs/>
          <w:sz w:val="18"/>
          <w:szCs w:val="18"/>
        </w:rPr>
        <w:t xml:space="preserve"> Dan(China Mobile)'s update and is fine with r02.</w:t>
      </w:r>
    </w:p>
    <w:p w14:paraId="29ECE2E5" w14:textId="77777777" w:rsidR="00C125F6" w:rsidRDefault="00C125F6" w:rsidP="00C125F6">
      <w:pPr>
        <w:pStyle w:val="FP"/>
        <w:keepNext/>
        <w:rPr>
          <w:i/>
          <w:iCs/>
          <w:sz w:val="18"/>
          <w:szCs w:val="18"/>
        </w:rPr>
      </w:pPr>
      <w:r w:rsidRPr="005B25A1">
        <w:rPr>
          <w:i/>
          <w:iCs/>
          <w:sz w:val="18"/>
          <w:szCs w:val="18"/>
        </w:rPr>
        <w:t>Chunshan(CATT) provide r03 to reflect the CR discussion .</w:t>
      </w:r>
    </w:p>
    <w:p w14:paraId="7FC934FE" w14:textId="77777777" w:rsidR="00C125F6" w:rsidRDefault="00C125F6" w:rsidP="00C125F6">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provides r05.</w:t>
      </w:r>
    </w:p>
    <w:p w14:paraId="6502F140" w14:textId="77777777" w:rsidR="00C125F6" w:rsidRDefault="00C125F6" w:rsidP="00C125F6">
      <w:pPr>
        <w:pStyle w:val="FP"/>
        <w:keepNext/>
        <w:rPr>
          <w:i/>
          <w:iCs/>
          <w:sz w:val="18"/>
          <w:szCs w:val="18"/>
        </w:rPr>
      </w:pPr>
      <w:r w:rsidRPr="005B25A1">
        <w:rPr>
          <w:i/>
          <w:iCs/>
          <w:sz w:val="18"/>
          <w:szCs w:val="18"/>
        </w:rPr>
        <w:t>==== Revisions Deadline ====.</w:t>
      </w:r>
    </w:p>
    <w:p w14:paraId="3CEE238E" w14:textId="77777777" w:rsidR="00C125F6" w:rsidRDefault="00C125F6" w:rsidP="00C125F6">
      <w:pPr>
        <w:pStyle w:val="FP"/>
        <w:keepNext/>
        <w:rPr>
          <w:i/>
          <w:iCs/>
          <w:sz w:val="18"/>
          <w:szCs w:val="18"/>
        </w:rPr>
      </w:pPr>
      <w:r w:rsidRPr="005B25A1">
        <w:rPr>
          <w:i/>
          <w:iCs/>
          <w:sz w:val="18"/>
          <w:szCs w:val="18"/>
        </w:rPr>
        <w:t>Jinhua (Xiaomi) comments, r06 is prefer. Essential points are recapitulated.</w:t>
      </w:r>
    </w:p>
    <w:p w14:paraId="16D6C95E" w14:textId="77777777" w:rsidR="00C125F6" w:rsidRDefault="00C125F6" w:rsidP="00C125F6">
      <w:pPr>
        <w:pStyle w:val="FP"/>
        <w:keepNext/>
        <w:rPr>
          <w:i/>
          <w:iCs/>
          <w:sz w:val="18"/>
          <w:szCs w:val="18"/>
        </w:rPr>
      </w:pPr>
      <w:r w:rsidRPr="005B25A1">
        <w:rPr>
          <w:i/>
          <w:iCs/>
          <w:sz w:val="18"/>
          <w:szCs w:val="18"/>
        </w:rPr>
        <w:t>Dan (China Mobile) provide new version r06=r04+removing'The detailed information can be found in the attachment.'.</w:t>
      </w:r>
    </w:p>
    <w:p w14:paraId="48F7D944" w14:textId="77777777" w:rsidR="00C125F6" w:rsidRDefault="00C125F6" w:rsidP="00C125F6">
      <w:pPr>
        <w:pStyle w:val="FP"/>
        <w:keepNext/>
        <w:rPr>
          <w:i/>
          <w:iCs/>
          <w:sz w:val="18"/>
          <w:szCs w:val="18"/>
        </w:rPr>
      </w:pPr>
      <w:r w:rsidRPr="005B25A1">
        <w:rPr>
          <w:i/>
          <w:iCs/>
          <w:sz w:val="18"/>
          <w:szCs w:val="18"/>
        </w:rPr>
        <w:t>Devaki (Nokia) can accept r00 or r01 only. R05 and other versions add unnecessary details, can live with it in the interest of progress without the attachment and the reference to the attachment.</w:t>
      </w:r>
    </w:p>
    <w:p w14:paraId="6756CF6E" w14:textId="77777777" w:rsidR="00C125F6" w:rsidRDefault="00C125F6" w:rsidP="00C125F6">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supports r00, r01, and r05. Comments that r06 is missing information. Proposes r05+the answer is changed to just 'Reordering is not specified in the 5GS'.</w:t>
      </w:r>
    </w:p>
    <w:p w14:paraId="0860A4FA" w14:textId="77777777" w:rsidR="00C125F6" w:rsidRDefault="00C125F6" w:rsidP="00C125F6">
      <w:pPr>
        <w:pStyle w:val="FP"/>
        <w:keepNext/>
        <w:rPr>
          <w:i/>
          <w:iCs/>
          <w:sz w:val="18"/>
          <w:szCs w:val="18"/>
        </w:rPr>
      </w:pPr>
      <w:r w:rsidRPr="005B25A1">
        <w:rPr>
          <w:i/>
          <w:iCs/>
          <w:sz w:val="18"/>
          <w:szCs w:val="18"/>
        </w:rPr>
        <w:t>Dan (China Mobile) check with Mike.</w:t>
      </w:r>
    </w:p>
    <w:p w14:paraId="7EA5C184" w14:textId="77777777" w:rsidR="00C125F6" w:rsidRDefault="00C125F6" w:rsidP="00C125F6">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responds to Dan (China Mobile).</w:t>
      </w:r>
    </w:p>
    <w:p w14:paraId="37FDD5B9" w14:textId="77777777" w:rsidR="00C125F6" w:rsidRDefault="00C125F6" w:rsidP="00C125F6">
      <w:pPr>
        <w:pStyle w:val="FP"/>
        <w:keepNext/>
        <w:rPr>
          <w:i/>
          <w:iCs/>
          <w:sz w:val="18"/>
          <w:szCs w:val="18"/>
        </w:rPr>
      </w:pPr>
      <w:r w:rsidRPr="005B25A1">
        <w:rPr>
          <w:i/>
          <w:iCs/>
          <w:sz w:val="18"/>
          <w:szCs w:val="18"/>
        </w:rPr>
        <w:t xml:space="preserve">Dan (China Mobile) provide r07=r04+removing'The detailed information can be found in the </w:t>
      </w:r>
      <w:proofErr w:type="spellStart"/>
      <w:r w:rsidRPr="005B25A1">
        <w:rPr>
          <w:i/>
          <w:iCs/>
          <w:sz w:val="18"/>
          <w:szCs w:val="18"/>
        </w:rPr>
        <w:t>attachment.'.+'Furthermore</w:t>
      </w:r>
      <w:proofErr w:type="spellEnd"/>
      <w:r w:rsidRPr="005B25A1">
        <w:rPr>
          <w:i/>
          <w:iCs/>
          <w:sz w:val="18"/>
          <w:szCs w:val="18"/>
        </w:rPr>
        <w:t>, re-ordering may also occur on the N3/N9 interfaces.'.</w:t>
      </w:r>
    </w:p>
    <w:p w14:paraId="1FFCDBEC" w14:textId="77777777" w:rsidR="00C125F6" w:rsidRDefault="00C125F6" w:rsidP="00C125F6">
      <w:pPr>
        <w:pStyle w:val="FP"/>
        <w:keepNext/>
        <w:rPr>
          <w:i/>
          <w:iCs/>
          <w:sz w:val="18"/>
          <w:szCs w:val="18"/>
        </w:rPr>
      </w:pPr>
      <w:r w:rsidRPr="005B25A1">
        <w:rPr>
          <w:i/>
          <w:iCs/>
          <w:sz w:val="18"/>
          <w:szCs w:val="18"/>
        </w:rPr>
        <w:t xml:space="preserve">Dan (China Mobile) provide r08=r04+removing'The detailed information can be found in the </w:t>
      </w:r>
      <w:proofErr w:type="spellStart"/>
      <w:r w:rsidRPr="005B25A1">
        <w:rPr>
          <w:i/>
          <w:iCs/>
          <w:sz w:val="18"/>
          <w:szCs w:val="18"/>
        </w:rPr>
        <w:t>attachment.'.+'Furthermore</w:t>
      </w:r>
      <w:proofErr w:type="spellEnd"/>
      <w:r w:rsidRPr="005B25A1">
        <w:rPr>
          <w:i/>
          <w:iCs/>
          <w:sz w:val="18"/>
          <w:szCs w:val="18"/>
        </w:rPr>
        <w:t xml:space="preserve">, re-ordering may also occur on the N3/N9 </w:t>
      </w:r>
      <w:proofErr w:type="spellStart"/>
      <w:r w:rsidRPr="005B25A1">
        <w:rPr>
          <w:i/>
          <w:iCs/>
          <w:sz w:val="18"/>
          <w:szCs w:val="18"/>
        </w:rPr>
        <w:t>interfaces.'+removing</w:t>
      </w:r>
      <w:proofErr w:type="spellEnd"/>
      <w:r w:rsidRPr="005B25A1">
        <w:rPr>
          <w:i/>
          <w:iCs/>
          <w:sz w:val="18"/>
          <w:szCs w:val="18"/>
        </w:rPr>
        <w:t xml:space="preserve"> the </w:t>
      </w:r>
      <w:proofErr w:type="spellStart"/>
      <w:r w:rsidRPr="005B25A1">
        <w:rPr>
          <w:i/>
          <w:iCs/>
          <w:sz w:val="18"/>
          <w:szCs w:val="18"/>
        </w:rPr>
        <w:t>attachement</w:t>
      </w:r>
      <w:proofErr w:type="spellEnd"/>
      <w:r w:rsidRPr="005B25A1">
        <w:rPr>
          <w:i/>
          <w:iCs/>
          <w:sz w:val="18"/>
          <w:szCs w:val="18"/>
        </w:rPr>
        <w:t>.</w:t>
      </w:r>
    </w:p>
    <w:p w14:paraId="428DABAD" w14:textId="77777777" w:rsidR="00C125F6" w:rsidRDefault="00C125F6" w:rsidP="00C125F6">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supports the latest proposal from Dan (China Mobile) (r08).</w:t>
      </w:r>
    </w:p>
    <w:p w14:paraId="4FFFD580" w14:textId="77777777" w:rsidR="00C125F6" w:rsidRDefault="00C125F6" w:rsidP="00C125F6">
      <w:pPr>
        <w:pStyle w:val="FP"/>
        <w:keepNext/>
        <w:rPr>
          <w:i/>
          <w:iCs/>
          <w:sz w:val="18"/>
          <w:szCs w:val="18"/>
        </w:rPr>
      </w:pPr>
      <w:r w:rsidRPr="005B25A1">
        <w:rPr>
          <w:i/>
          <w:iCs/>
          <w:sz w:val="18"/>
          <w:szCs w:val="18"/>
        </w:rPr>
        <w:t>Chunshan(CATT) concerns the texts 'furthermore, re-ordering may also occur on the N3/N9 interfaces.' and provides r09.</w:t>
      </w:r>
    </w:p>
    <w:p w14:paraId="24AE7E8C" w14:textId="77777777" w:rsidR="00C125F6" w:rsidRDefault="00C125F6" w:rsidP="00C125F6">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prefers r08 and can live with r09.</w:t>
      </w:r>
    </w:p>
    <w:p w14:paraId="55397BAD" w14:textId="77777777" w:rsidR="00C125F6" w:rsidRDefault="00C125F6" w:rsidP="00C125F6">
      <w:pPr>
        <w:pStyle w:val="FP"/>
        <w:keepNext/>
        <w:rPr>
          <w:i/>
          <w:iCs/>
          <w:sz w:val="18"/>
          <w:szCs w:val="18"/>
        </w:rPr>
      </w:pPr>
      <w:r w:rsidRPr="005B25A1">
        <w:rPr>
          <w:i/>
          <w:iCs/>
          <w:sz w:val="18"/>
          <w:szCs w:val="18"/>
        </w:rPr>
        <w:t>==== Final Comments Deadline ====.</w:t>
      </w:r>
    </w:p>
    <w:p w14:paraId="194A8C3E" w14:textId="77777777" w:rsidR="00C125F6" w:rsidRDefault="00C125F6" w:rsidP="00C125F6">
      <w:pPr>
        <w:pStyle w:val="FP"/>
        <w:keepNext/>
        <w:rPr>
          <w:i/>
          <w:iCs/>
          <w:sz w:val="18"/>
          <w:szCs w:val="18"/>
        </w:rPr>
      </w:pPr>
      <w:r w:rsidRPr="005B25A1">
        <w:rPr>
          <w:i/>
          <w:iCs/>
          <w:sz w:val="18"/>
          <w:szCs w:val="18"/>
        </w:rPr>
        <w:t>Dan(China Mobile) request to discuss this in CC#4.</w:t>
      </w:r>
    </w:p>
    <w:p w14:paraId="5BF2EBAE" w14:textId="77777777" w:rsidR="00C125F6" w:rsidRDefault="00C125F6" w:rsidP="00C125F6">
      <w:pPr>
        <w:pStyle w:val="FP"/>
        <w:keepNext/>
        <w:rPr>
          <w:i/>
          <w:iCs/>
          <w:sz w:val="18"/>
          <w:szCs w:val="18"/>
        </w:rPr>
      </w:pPr>
      <w:r w:rsidRPr="005B25A1">
        <w:rPr>
          <w:i/>
          <w:iCs/>
          <w:sz w:val="18"/>
          <w:szCs w:val="18"/>
        </w:rPr>
        <w:t>Dan (China Mobile) OK with r09.</w:t>
      </w:r>
    </w:p>
    <w:p w14:paraId="11486527" w14:textId="77777777" w:rsidR="00C125F6" w:rsidRDefault="00C125F6" w:rsidP="00C125F6">
      <w:pPr>
        <w:pStyle w:val="FP"/>
        <w:keepNext/>
        <w:rPr>
          <w:i/>
          <w:iCs/>
          <w:sz w:val="18"/>
          <w:szCs w:val="18"/>
        </w:rPr>
      </w:pPr>
      <w:r w:rsidRPr="005B25A1">
        <w:rPr>
          <w:i/>
          <w:iCs/>
          <w:sz w:val="18"/>
          <w:szCs w:val="18"/>
        </w:rPr>
        <w:t>Dan(China Mobile) suggest to approve r09= The reply to SA4: If DL PDUs of a PDU Set are received out of sequence (including PDU dropped), the handling of re-ordering is not specified in 5GS.And without the attachment.</w:t>
      </w:r>
    </w:p>
    <w:p w14:paraId="215D5513" w14:textId="77777777" w:rsidR="00C125F6" w:rsidRPr="005B25A1" w:rsidRDefault="00C125F6" w:rsidP="00C125F6">
      <w:pPr>
        <w:pStyle w:val="FP"/>
        <w:keepNext/>
        <w:rPr>
          <w:i/>
          <w:iCs/>
          <w:sz w:val="18"/>
          <w:szCs w:val="18"/>
        </w:rPr>
      </w:pPr>
    </w:p>
    <w:p w14:paraId="14956D75" w14:textId="77777777" w:rsidR="00C125F6" w:rsidRPr="00B81031" w:rsidRDefault="00C125F6" w:rsidP="00C125F6">
      <w:pPr>
        <w:keepNext/>
        <w:keepLines/>
        <w:rPr>
          <w:i/>
        </w:rPr>
      </w:pPr>
      <w:r w:rsidRPr="00B81031">
        <w:rPr>
          <w:b/>
          <w:bCs/>
          <w:i/>
        </w:rPr>
        <w:t>Comment:</w:t>
      </w:r>
      <w:r>
        <w:rPr>
          <w:i/>
        </w:rPr>
        <w:t xml:space="preserve"> Response to S2-2400069.</w:t>
      </w:r>
    </w:p>
    <w:p w14:paraId="4394D3C8" w14:textId="77777777" w:rsidR="00C125F6" w:rsidRPr="005B25A1" w:rsidRDefault="00C125F6" w:rsidP="00C125F6">
      <w:pPr>
        <w:keepNext/>
        <w:keepLines/>
        <w:rPr>
          <w:b/>
          <w:bCs/>
        </w:rPr>
      </w:pPr>
      <w:r>
        <w:rPr>
          <w:b/>
          <w:bCs/>
        </w:rPr>
        <w:t>CC#4</w:t>
      </w:r>
      <w:r w:rsidRPr="005B25A1">
        <w:rPr>
          <w:b/>
          <w:bCs/>
        </w:rPr>
        <w:t xml:space="preserve"> Discussion:</w:t>
      </w:r>
    </w:p>
    <w:p w14:paraId="3F8D74ED" w14:textId="3B90E004" w:rsidR="00C125F6" w:rsidRPr="005B25A1" w:rsidRDefault="00C125F6" w:rsidP="00C125F6">
      <w:pPr>
        <w:keepNext/>
        <w:keepLines/>
      </w:pPr>
      <w:r>
        <w:t xml:space="preserve">r06 was proposed. There were some issues raised and </w:t>
      </w:r>
      <w:r w:rsidR="00016D89">
        <w:t xml:space="preserve">r10 was then proposed. This was agreed and revised in </w:t>
      </w:r>
      <w:r w:rsidR="00016D89" w:rsidRPr="00CE3EC0">
        <w:rPr>
          <w:color w:val="0000FF"/>
        </w:rPr>
        <w:t>S2-2</w:t>
      </w:r>
      <w:r w:rsidR="00016D89">
        <w:rPr>
          <w:color w:val="0000FF"/>
        </w:rPr>
        <w:t>401841</w:t>
      </w:r>
      <w:r w:rsidR="00016D89">
        <w:t xml:space="preserve">, which was </w:t>
      </w:r>
      <w:r w:rsidR="00016D89" w:rsidRPr="00C3284B">
        <w:rPr>
          <w:color w:val="FF0000"/>
          <w:lang w:eastAsia="en-US"/>
        </w:rPr>
        <w:t>approved</w:t>
      </w:r>
      <w:r w:rsidR="00016D89">
        <w:t>.</w:t>
      </w:r>
      <w:r w:rsidR="00016D89" w:rsidRPr="00375008">
        <w:t xml:space="preserve"> </w:t>
      </w:r>
    </w:p>
    <w:p w14:paraId="30CB76B3" w14:textId="50B934CD" w:rsidR="00C125F6" w:rsidRDefault="00C125F6" w:rsidP="00C125F6">
      <w:r w:rsidRPr="005B25A1">
        <w:rPr>
          <w:b/>
          <w:bCs/>
        </w:rPr>
        <w:t>Status:</w:t>
      </w:r>
      <w:r>
        <w:t xml:space="preserve"> </w:t>
      </w:r>
      <w:r w:rsidR="00016D89" w:rsidRPr="00C3284B">
        <w:rPr>
          <w:color w:val="FF0000"/>
          <w:lang w:eastAsia="en-US"/>
        </w:rPr>
        <w:t>approved</w:t>
      </w:r>
      <w:r>
        <w:t>.</w:t>
      </w:r>
    </w:p>
    <w:p w14:paraId="08957943" w14:textId="77777777" w:rsidR="00C125F6" w:rsidRDefault="00C125F6" w:rsidP="00C125F6"/>
    <w:p w14:paraId="6959B6B6" w14:textId="77777777" w:rsidR="00C125F6" w:rsidRDefault="00C125F6" w:rsidP="00C125F6">
      <w:pPr>
        <w:pStyle w:val="NormTop"/>
      </w:pPr>
      <w:r>
        <w:rPr>
          <w:color w:val="0000FF"/>
        </w:rPr>
        <w:lastRenderedPageBreak/>
        <w:t>S2-2400034</w:t>
      </w:r>
      <w:r w:rsidRPr="00D53282">
        <w:t xml:space="preserve"> </w:t>
      </w:r>
      <w:r>
        <w:t>(LS IN) LS from GSMA UPG: LS on Network Initiated IMS Data Channel (Source: GSMA UPG (UPG08_126))</w:t>
      </w:r>
      <w:r>
        <w:br/>
      </w:r>
      <w:r w:rsidRPr="00D53282">
        <w:rPr>
          <w:b/>
        </w:rPr>
        <w:t>Document for:</w:t>
      </w:r>
      <w:r w:rsidRPr="00D53282">
        <w:t xml:space="preserve"> </w:t>
      </w:r>
      <w:r>
        <w:t>Information</w:t>
      </w:r>
      <w:r>
        <w:br/>
      </w:r>
      <w:r w:rsidRPr="00D53282">
        <w:rPr>
          <w:b/>
        </w:rPr>
        <w:t>Abstract:</w:t>
      </w:r>
      <w:r w:rsidRPr="00D53282">
        <w:t xml:space="preserve"> </w:t>
      </w:r>
      <w:r>
        <w:br/>
        <w:t xml:space="preserve">GSMA NG UPG#08 has identified the use case when network-initiated IMS Data Channel mid-call setup is required. In some cases, </w:t>
      </w:r>
      <w:proofErr w:type="spellStart"/>
      <w:r>
        <w:t>e.g</w:t>
      </w:r>
      <w:proofErr w:type="spellEnd"/>
      <w:r>
        <w:t xml:space="preserve"> customer </w:t>
      </w:r>
      <w:proofErr w:type="spellStart"/>
      <w:r>
        <w:t>calsto</w:t>
      </w:r>
      <w:proofErr w:type="spellEnd"/>
      <w:r>
        <w:t xml:space="preserve"> retailer s Sales Support or to the Customer Care number and service representative or automatic IVR wants to initiate interactive menu during the call. In this scenario UE is not pre-provisioned to initiate IMS Data Channel and network-initiated capability is necessary for supporting UEs. In the current 23.228 clause AC.7.1 describing bootstrapping procedure Re-INVITE is already allowed for mid-call IMS Data Channel addition but network-initiated Re-INVITE may need additional clarifications. GSMA expects this use case to be frequently used in B2C scenarios and the support of this capability could be crucial for initial IMS Data Channel deployment decisions. Actions to SA WG2, CT WG1 GSMA NG UPG respectfully requests SA WG2 and CT WG1 to take the above information into account in Release 18 NG_RTC work on IMS Data Channel.</w:t>
      </w:r>
    </w:p>
    <w:p w14:paraId="31C346E0"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2B82C24A" w14:textId="77777777" w:rsidR="00C125F6" w:rsidRDefault="00C125F6" w:rsidP="00C125F6">
      <w:pPr>
        <w:pStyle w:val="FP"/>
        <w:keepNext/>
        <w:rPr>
          <w:i/>
          <w:iCs/>
          <w:sz w:val="18"/>
          <w:szCs w:val="18"/>
        </w:rPr>
      </w:pPr>
      <w:r w:rsidRPr="005B25A1">
        <w:rPr>
          <w:i/>
          <w:iCs/>
          <w:sz w:val="18"/>
          <w:szCs w:val="18"/>
        </w:rPr>
        <w:t>Kefeng (Qualcomm) share the same view of Yi (China Mobile).</w:t>
      </w:r>
    </w:p>
    <w:p w14:paraId="52644C3A" w14:textId="77777777" w:rsidR="00C125F6" w:rsidRDefault="00C125F6" w:rsidP="00C125F6">
      <w:pPr>
        <w:pStyle w:val="FP"/>
        <w:keepNext/>
        <w:rPr>
          <w:i/>
          <w:iCs/>
          <w:sz w:val="18"/>
          <w:szCs w:val="18"/>
        </w:rPr>
      </w:pPr>
      <w:r w:rsidRPr="005B25A1">
        <w:rPr>
          <w:i/>
          <w:iCs/>
          <w:sz w:val="18"/>
          <w:szCs w:val="18"/>
        </w:rPr>
        <w:t>Yi (China Mobile) comments.</w:t>
      </w:r>
    </w:p>
    <w:p w14:paraId="6CCD2183" w14:textId="77777777" w:rsidR="00C125F6" w:rsidRDefault="00C125F6" w:rsidP="00C125F6">
      <w:pPr>
        <w:pStyle w:val="FP"/>
        <w:keepNext/>
        <w:rPr>
          <w:i/>
          <w:iCs/>
          <w:sz w:val="18"/>
          <w:szCs w:val="18"/>
        </w:rPr>
      </w:pPr>
      <w:r w:rsidRPr="005B25A1">
        <w:rPr>
          <w:i/>
          <w:iCs/>
          <w:sz w:val="18"/>
          <w:szCs w:val="18"/>
        </w:rPr>
        <w:t>Leo (Deutsche Telekom) agrees with Yi (China Mobile) to handle this in Re-19.</w:t>
      </w:r>
    </w:p>
    <w:p w14:paraId="148B93A1" w14:textId="77777777" w:rsidR="00C125F6" w:rsidRPr="005B25A1" w:rsidRDefault="00C125F6" w:rsidP="00C125F6">
      <w:pPr>
        <w:pStyle w:val="FP"/>
        <w:keepNext/>
        <w:rPr>
          <w:i/>
          <w:iCs/>
          <w:sz w:val="18"/>
          <w:szCs w:val="18"/>
        </w:rPr>
      </w:pPr>
    </w:p>
    <w:p w14:paraId="49AB56D6" w14:textId="77777777" w:rsidR="00C125F6" w:rsidRPr="005B25A1" w:rsidRDefault="00C125F6" w:rsidP="00C125F6">
      <w:pPr>
        <w:keepNext/>
        <w:keepLines/>
        <w:rPr>
          <w:b/>
          <w:bCs/>
        </w:rPr>
      </w:pPr>
      <w:r w:rsidRPr="005B25A1">
        <w:rPr>
          <w:b/>
          <w:bCs/>
        </w:rPr>
        <w:t>Parallel discussion:</w:t>
      </w:r>
    </w:p>
    <w:p w14:paraId="4D2F374B" w14:textId="77777777" w:rsidR="00C125F6" w:rsidRPr="00B81031" w:rsidRDefault="00C125F6" w:rsidP="00C125F6">
      <w:pPr>
        <w:keepNext/>
        <w:keepLines/>
        <w:rPr>
          <w:i/>
        </w:rPr>
      </w:pPr>
      <w:r w:rsidRPr="00B81031">
        <w:rPr>
          <w:b/>
          <w:bCs/>
          <w:i/>
        </w:rPr>
        <w:t>Comment:</w:t>
      </w:r>
      <w:r>
        <w:rPr>
          <w:i/>
        </w:rPr>
        <w:t xml:space="preserve"> Responses drafted in S2-2400290, S2-2400543.</w:t>
      </w:r>
    </w:p>
    <w:p w14:paraId="27691323" w14:textId="77777777" w:rsidR="00C125F6" w:rsidRPr="005B25A1" w:rsidRDefault="00C125F6" w:rsidP="00C125F6">
      <w:pPr>
        <w:keepNext/>
        <w:keepLines/>
        <w:rPr>
          <w:b/>
          <w:bCs/>
        </w:rPr>
      </w:pPr>
      <w:r>
        <w:rPr>
          <w:b/>
          <w:bCs/>
        </w:rPr>
        <w:t>CC#4</w:t>
      </w:r>
      <w:r w:rsidRPr="005B25A1">
        <w:rPr>
          <w:b/>
          <w:bCs/>
        </w:rPr>
        <w:t xml:space="preserve"> Discussion:</w:t>
      </w:r>
    </w:p>
    <w:p w14:paraId="050FE5DB" w14:textId="77777777" w:rsidR="00C125F6" w:rsidRPr="005B25A1" w:rsidRDefault="00C125F6" w:rsidP="00C125F6">
      <w:pPr>
        <w:keepNext/>
        <w:keepLines/>
      </w:pPr>
      <w:r w:rsidRPr="00B37C9B">
        <w:rPr>
          <w:color w:val="0000FF"/>
        </w:rPr>
        <w:t>Postponed</w:t>
      </w:r>
      <w:r w:rsidRPr="005B25A1">
        <w:t>.</w:t>
      </w:r>
    </w:p>
    <w:p w14:paraId="4DF1C89E" w14:textId="77777777" w:rsidR="00C125F6" w:rsidRPr="00EB0339" w:rsidRDefault="00C125F6" w:rsidP="00C125F6">
      <w:r w:rsidRPr="005B25A1">
        <w:rPr>
          <w:b/>
          <w:bCs/>
        </w:rPr>
        <w:t>Status:</w:t>
      </w:r>
      <w:r>
        <w:t xml:space="preserve"> </w:t>
      </w:r>
      <w:r w:rsidRPr="00B37C9B">
        <w:rPr>
          <w:color w:val="0000FF"/>
        </w:rPr>
        <w:t>Postponed</w:t>
      </w:r>
      <w:r>
        <w:t>.</w:t>
      </w:r>
    </w:p>
    <w:p w14:paraId="4FAA28DE" w14:textId="77777777" w:rsidR="00C125F6" w:rsidRDefault="00C125F6" w:rsidP="00C125F6">
      <w:pPr>
        <w:pStyle w:val="NormTop"/>
      </w:pPr>
      <w:r>
        <w:rPr>
          <w:color w:val="0000FF"/>
        </w:rPr>
        <w:lastRenderedPageBreak/>
        <w:t>S2-2400543</w:t>
      </w:r>
      <w:r w:rsidRPr="00D53282">
        <w:t xml:space="preserve"> </w:t>
      </w:r>
      <w:r>
        <w:t>(LS OUT) [DRAFT] LS on Network Initiated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Feedback to GSMA NG UPG on the supporting of network initiated IMS data channel.</w:t>
      </w:r>
    </w:p>
    <w:p w14:paraId="4DEEB3D3"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59758410" w14:textId="77777777" w:rsidR="00C125F6" w:rsidRDefault="00C125F6" w:rsidP="00C125F6">
      <w:pPr>
        <w:pStyle w:val="FP"/>
        <w:keepNext/>
        <w:rPr>
          <w:i/>
          <w:iCs/>
          <w:sz w:val="18"/>
          <w:szCs w:val="18"/>
        </w:rPr>
      </w:pPr>
      <w:r w:rsidRPr="005B25A1">
        <w:rPr>
          <w:i/>
          <w:iCs/>
          <w:sz w:val="18"/>
          <w:szCs w:val="18"/>
        </w:rPr>
        <w:t>DongYeon (Samsung) provides r02.</w:t>
      </w:r>
    </w:p>
    <w:p w14:paraId="0C582E8F" w14:textId="77777777" w:rsidR="00C125F6" w:rsidRDefault="00C125F6" w:rsidP="00C125F6">
      <w:pPr>
        <w:pStyle w:val="FP"/>
        <w:keepNext/>
        <w:rPr>
          <w:i/>
          <w:iCs/>
          <w:sz w:val="18"/>
          <w:szCs w:val="18"/>
        </w:rPr>
      </w:pPr>
      <w:r w:rsidRPr="005B25A1">
        <w:rPr>
          <w:i/>
          <w:iCs/>
          <w:sz w:val="18"/>
          <w:szCs w:val="18"/>
        </w:rPr>
        <w:t>Yi (China Mobile) comments. r01 is provided.</w:t>
      </w:r>
    </w:p>
    <w:p w14:paraId="2DFEE823" w14:textId="77777777" w:rsidR="00C125F6" w:rsidRDefault="00C125F6" w:rsidP="00C125F6">
      <w:pPr>
        <w:pStyle w:val="FP"/>
        <w:keepNext/>
        <w:rPr>
          <w:i/>
          <w:iCs/>
          <w:sz w:val="18"/>
          <w:szCs w:val="18"/>
        </w:rPr>
      </w:pPr>
      <w:r w:rsidRPr="005B25A1">
        <w:rPr>
          <w:i/>
          <w:iCs/>
          <w:sz w:val="18"/>
          <w:szCs w:val="18"/>
        </w:rPr>
        <w:t>George Foti (Ericsson) proposes to postpone the LS out. The understanding is that the use case in the LS in is about UE initiating a session with an application without requesting DC. The network wants to request DC To be added.</w:t>
      </w:r>
    </w:p>
    <w:p w14:paraId="271C456F" w14:textId="77777777" w:rsidR="00C125F6" w:rsidRDefault="00C125F6" w:rsidP="00C125F6">
      <w:pPr>
        <w:pStyle w:val="FP"/>
        <w:keepNext/>
        <w:rPr>
          <w:i/>
          <w:iCs/>
          <w:sz w:val="18"/>
          <w:szCs w:val="18"/>
        </w:rPr>
      </w:pPr>
      <w:r w:rsidRPr="005B25A1">
        <w:rPr>
          <w:i/>
          <w:iCs/>
          <w:sz w:val="18"/>
          <w:szCs w:val="18"/>
        </w:rPr>
        <w:t>Rainer (Nokia) provides r03.</w:t>
      </w:r>
    </w:p>
    <w:p w14:paraId="02A06814" w14:textId="77777777" w:rsidR="00C125F6" w:rsidRDefault="00C125F6" w:rsidP="00C125F6">
      <w:pPr>
        <w:pStyle w:val="FP"/>
        <w:keepNext/>
        <w:rPr>
          <w:i/>
          <w:iCs/>
          <w:sz w:val="18"/>
          <w:szCs w:val="18"/>
        </w:rPr>
      </w:pPr>
      <w:r w:rsidRPr="005B25A1">
        <w:rPr>
          <w:i/>
          <w:iCs/>
          <w:sz w:val="18"/>
          <w:szCs w:val="18"/>
        </w:rPr>
        <w:t>George (Ericsson) provides comments.</w:t>
      </w:r>
    </w:p>
    <w:p w14:paraId="5EC575F2" w14:textId="77777777" w:rsidR="00C125F6" w:rsidRDefault="00C125F6" w:rsidP="00C125F6">
      <w:pPr>
        <w:pStyle w:val="FP"/>
        <w:keepNext/>
        <w:rPr>
          <w:i/>
          <w:iCs/>
          <w:sz w:val="18"/>
          <w:szCs w:val="18"/>
        </w:rPr>
      </w:pPr>
      <w:r w:rsidRPr="005B25A1">
        <w:rPr>
          <w:i/>
          <w:iCs/>
          <w:sz w:val="18"/>
          <w:szCs w:val="18"/>
        </w:rPr>
        <w:t>Rainer (Nokia) replies.</w:t>
      </w:r>
    </w:p>
    <w:p w14:paraId="584AA4F9" w14:textId="77777777" w:rsidR="00C125F6" w:rsidRDefault="00C125F6" w:rsidP="00C125F6">
      <w:pPr>
        <w:pStyle w:val="FP"/>
        <w:keepNext/>
        <w:rPr>
          <w:i/>
          <w:iCs/>
          <w:sz w:val="18"/>
          <w:szCs w:val="18"/>
        </w:rPr>
      </w:pPr>
      <w:r w:rsidRPr="005B25A1">
        <w:rPr>
          <w:i/>
          <w:iCs/>
          <w:sz w:val="18"/>
          <w:szCs w:val="18"/>
        </w:rPr>
        <w:t>George (Ericsson) provides response.</w:t>
      </w:r>
    </w:p>
    <w:p w14:paraId="42A7D00E" w14:textId="77777777" w:rsidR="00C125F6" w:rsidRDefault="00C125F6" w:rsidP="00C125F6">
      <w:pPr>
        <w:pStyle w:val="FP"/>
        <w:keepNext/>
        <w:rPr>
          <w:i/>
          <w:iCs/>
          <w:sz w:val="18"/>
          <w:szCs w:val="18"/>
        </w:rPr>
      </w:pPr>
      <w:r w:rsidRPr="005B25A1">
        <w:rPr>
          <w:i/>
          <w:iCs/>
          <w:sz w:val="18"/>
          <w:szCs w:val="18"/>
        </w:rPr>
        <w:t>Mu (Huawei) ask for clarifications.</w:t>
      </w:r>
    </w:p>
    <w:p w14:paraId="3AE57CA2" w14:textId="77777777" w:rsidR="00C125F6" w:rsidRDefault="00C125F6" w:rsidP="00C125F6">
      <w:pPr>
        <w:pStyle w:val="FP"/>
        <w:keepNext/>
        <w:rPr>
          <w:i/>
          <w:iCs/>
          <w:sz w:val="18"/>
          <w:szCs w:val="18"/>
        </w:rPr>
      </w:pPr>
      <w:r w:rsidRPr="005B25A1">
        <w:rPr>
          <w:i/>
          <w:iCs/>
          <w:sz w:val="18"/>
          <w:szCs w:val="18"/>
        </w:rPr>
        <w:t>George (Ericsson) provides response. I think this is a good way forward and see if the update works for GSMA.</w:t>
      </w:r>
    </w:p>
    <w:p w14:paraId="10EB1AA3" w14:textId="77777777" w:rsidR="00C125F6" w:rsidRDefault="00C125F6" w:rsidP="00C125F6">
      <w:pPr>
        <w:pStyle w:val="FP"/>
        <w:keepNext/>
        <w:rPr>
          <w:i/>
          <w:iCs/>
          <w:sz w:val="18"/>
          <w:szCs w:val="18"/>
        </w:rPr>
      </w:pPr>
      <w:r w:rsidRPr="005B25A1">
        <w:rPr>
          <w:i/>
          <w:iCs/>
          <w:sz w:val="18"/>
          <w:szCs w:val="18"/>
        </w:rPr>
        <w:t>Chris (T-Mobile USA) Provides comments.</w:t>
      </w:r>
    </w:p>
    <w:p w14:paraId="26699324" w14:textId="77777777" w:rsidR="00C125F6" w:rsidRDefault="00C125F6" w:rsidP="00C125F6">
      <w:pPr>
        <w:pStyle w:val="FP"/>
        <w:keepNext/>
        <w:rPr>
          <w:i/>
          <w:iCs/>
          <w:sz w:val="18"/>
          <w:szCs w:val="18"/>
        </w:rPr>
      </w:pPr>
      <w:r w:rsidRPr="005B25A1">
        <w:rPr>
          <w:i/>
          <w:iCs/>
          <w:sz w:val="18"/>
          <w:szCs w:val="18"/>
        </w:rPr>
        <w:t>Kefeng (Qualcomm) is OK with the way forward and provides r04.</w:t>
      </w:r>
    </w:p>
    <w:p w14:paraId="3B3EA133" w14:textId="77777777" w:rsidR="00C125F6" w:rsidRDefault="00C125F6" w:rsidP="00C125F6">
      <w:pPr>
        <w:pStyle w:val="FP"/>
        <w:keepNext/>
        <w:rPr>
          <w:i/>
          <w:iCs/>
          <w:sz w:val="18"/>
          <w:szCs w:val="18"/>
        </w:rPr>
      </w:pPr>
      <w:r w:rsidRPr="005B25A1">
        <w:rPr>
          <w:i/>
          <w:iCs/>
          <w:sz w:val="18"/>
          <w:szCs w:val="18"/>
        </w:rPr>
        <w:t>DongYeon (Samsung) provides comments.</w:t>
      </w:r>
    </w:p>
    <w:p w14:paraId="6CBAE230" w14:textId="77777777" w:rsidR="00C125F6" w:rsidRDefault="00C125F6" w:rsidP="00C125F6">
      <w:pPr>
        <w:pStyle w:val="FP"/>
        <w:keepNext/>
        <w:rPr>
          <w:i/>
          <w:iCs/>
          <w:sz w:val="18"/>
          <w:szCs w:val="18"/>
        </w:rPr>
      </w:pPr>
      <w:r w:rsidRPr="005B25A1">
        <w:rPr>
          <w:i/>
          <w:iCs/>
          <w:sz w:val="18"/>
          <w:szCs w:val="18"/>
        </w:rPr>
        <w:t>Rainer (Nokia) provides r05.</w:t>
      </w:r>
    </w:p>
    <w:p w14:paraId="58844246" w14:textId="77777777" w:rsidR="00C125F6" w:rsidRDefault="00C125F6" w:rsidP="00C125F6">
      <w:pPr>
        <w:pStyle w:val="FP"/>
        <w:keepNext/>
        <w:rPr>
          <w:i/>
          <w:iCs/>
          <w:sz w:val="18"/>
          <w:szCs w:val="18"/>
        </w:rPr>
      </w:pPr>
      <w:r w:rsidRPr="005B25A1">
        <w:rPr>
          <w:i/>
          <w:iCs/>
          <w:sz w:val="18"/>
          <w:szCs w:val="18"/>
        </w:rPr>
        <w:t>Kefeng (Qualcomm) replies DongYeon (Samsung) comments.</w:t>
      </w:r>
    </w:p>
    <w:p w14:paraId="64EF5490" w14:textId="77777777" w:rsidR="00C125F6" w:rsidRDefault="00C125F6" w:rsidP="00C125F6">
      <w:pPr>
        <w:pStyle w:val="FP"/>
        <w:keepNext/>
        <w:rPr>
          <w:i/>
          <w:iCs/>
          <w:sz w:val="18"/>
          <w:szCs w:val="18"/>
        </w:rPr>
      </w:pPr>
      <w:r w:rsidRPr="005B25A1">
        <w:rPr>
          <w:i/>
          <w:iCs/>
          <w:sz w:val="18"/>
          <w:szCs w:val="18"/>
        </w:rPr>
        <w:t>George (Ericsson) asks if 301 is the right number .There is none.</w:t>
      </w:r>
    </w:p>
    <w:p w14:paraId="4C8C100C" w14:textId="77777777" w:rsidR="00C125F6" w:rsidRDefault="00C125F6" w:rsidP="00C125F6">
      <w:pPr>
        <w:pStyle w:val="FP"/>
        <w:keepNext/>
        <w:rPr>
          <w:i/>
          <w:iCs/>
          <w:sz w:val="18"/>
          <w:szCs w:val="18"/>
        </w:rPr>
      </w:pPr>
      <w:r w:rsidRPr="005B25A1">
        <w:rPr>
          <w:i/>
          <w:iCs/>
          <w:sz w:val="18"/>
          <w:szCs w:val="18"/>
        </w:rPr>
        <w:t>Rainer (Nokia) provides r06.</w:t>
      </w:r>
    </w:p>
    <w:p w14:paraId="3450803D" w14:textId="77777777" w:rsidR="00C125F6" w:rsidRDefault="00C125F6" w:rsidP="00C125F6">
      <w:pPr>
        <w:pStyle w:val="FP"/>
        <w:keepNext/>
        <w:rPr>
          <w:i/>
          <w:iCs/>
          <w:sz w:val="18"/>
          <w:szCs w:val="18"/>
        </w:rPr>
      </w:pPr>
      <w:r w:rsidRPr="005B25A1">
        <w:rPr>
          <w:i/>
          <w:iCs/>
          <w:sz w:val="18"/>
          <w:szCs w:val="18"/>
        </w:rPr>
        <w:t>Yi (China Mobile) ask question.</w:t>
      </w:r>
    </w:p>
    <w:p w14:paraId="0F5482DF" w14:textId="77777777" w:rsidR="00C125F6" w:rsidRDefault="00C125F6" w:rsidP="00C125F6">
      <w:pPr>
        <w:pStyle w:val="FP"/>
        <w:keepNext/>
        <w:rPr>
          <w:i/>
          <w:iCs/>
          <w:sz w:val="18"/>
          <w:szCs w:val="18"/>
        </w:rPr>
      </w:pPr>
      <w:r w:rsidRPr="005B25A1">
        <w:rPr>
          <w:i/>
          <w:iCs/>
          <w:sz w:val="18"/>
          <w:szCs w:val="18"/>
        </w:rPr>
        <w:t>Kefeng (Qualcomm) is OK with r06.</w:t>
      </w:r>
    </w:p>
    <w:p w14:paraId="382D6F44" w14:textId="77777777" w:rsidR="00C125F6" w:rsidRDefault="00C125F6" w:rsidP="00C125F6">
      <w:pPr>
        <w:pStyle w:val="FP"/>
        <w:keepNext/>
        <w:rPr>
          <w:i/>
          <w:iCs/>
          <w:sz w:val="18"/>
          <w:szCs w:val="18"/>
        </w:rPr>
      </w:pPr>
      <w:r w:rsidRPr="005B25A1">
        <w:rPr>
          <w:i/>
          <w:iCs/>
          <w:sz w:val="18"/>
          <w:szCs w:val="18"/>
        </w:rPr>
        <w:t>Kefeng (Qualcomm) replies George (Ericsson) regarding 301.</w:t>
      </w:r>
    </w:p>
    <w:p w14:paraId="42125DC4" w14:textId="77777777" w:rsidR="00C125F6" w:rsidRDefault="00C125F6" w:rsidP="00C125F6">
      <w:pPr>
        <w:pStyle w:val="FP"/>
        <w:keepNext/>
        <w:rPr>
          <w:i/>
          <w:iCs/>
          <w:sz w:val="18"/>
          <w:szCs w:val="18"/>
        </w:rPr>
      </w:pPr>
      <w:r w:rsidRPr="005B25A1">
        <w:rPr>
          <w:i/>
          <w:iCs/>
          <w:sz w:val="18"/>
          <w:szCs w:val="18"/>
        </w:rPr>
        <w:t>George (Ericsson) I missed that one. This is clearly out of scope of Release 18.</w:t>
      </w:r>
    </w:p>
    <w:p w14:paraId="55A40EC7" w14:textId="77777777" w:rsidR="00C125F6" w:rsidRDefault="00C125F6" w:rsidP="00C125F6">
      <w:pPr>
        <w:pStyle w:val="FP"/>
        <w:keepNext/>
        <w:rPr>
          <w:i/>
          <w:iCs/>
          <w:sz w:val="18"/>
          <w:szCs w:val="18"/>
        </w:rPr>
      </w:pPr>
      <w:r w:rsidRPr="005B25A1">
        <w:rPr>
          <w:i/>
          <w:iCs/>
          <w:sz w:val="18"/>
          <w:szCs w:val="18"/>
        </w:rPr>
        <w:t>Ashok (Samsung) proposes to postpone this LS OUT.</w:t>
      </w:r>
    </w:p>
    <w:p w14:paraId="11D7DBB0" w14:textId="77777777" w:rsidR="00C125F6" w:rsidRDefault="00C125F6" w:rsidP="00C125F6">
      <w:pPr>
        <w:pStyle w:val="FP"/>
        <w:keepNext/>
        <w:rPr>
          <w:i/>
          <w:iCs/>
          <w:sz w:val="18"/>
          <w:szCs w:val="18"/>
        </w:rPr>
      </w:pPr>
      <w:r w:rsidRPr="005B25A1">
        <w:rPr>
          <w:i/>
          <w:iCs/>
          <w:sz w:val="18"/>
          <w:szCs w:val="18"/>
        </w:rPr>
        <w:t>Rainer (Nokia) replies to Ashok (Samsung).</w:t>
      </w:r>
    </w:p>
    <w:p w14:paraId="211397ED" w14:textId="77777777" w:rsidR="00C125F6" w:rsidRDefault="00C125F6" w:rsidP="00C125F6">
      <w:pPr>
        <w:pStyle w:val="FP"/>
        <w:keepNext/>
        <w:rPr>
          <w:i/>
          <w:iCs/>
          <w:sz w:val="18"/>
          <w:szCs w:val="18"/>
        </w:rPr>
      </w:pPr>
      <w:r w:rsidRPr="005B25A1">
        <w:rPr>
          <w:i/>
          <w:iCs/>
          <w:sz w:val="18"/>
          <w:szCs w:val="18"/>
        </w:rPr>
        <w:t>Ashok (Samsung) insist on postponing this LS OUT to GSMA NG UPG.</w:t>
      </w:r>
    </w:p>
    <w:p w14:paraId="07B8204A" w14:textId="77777777" w:rsidR="00C125F6" w:rsidRDefault="00C125F6" w:rsidP="00C125F6">
      <w:pPr>
        <w:pStyle w:val="FP"/>
        <w:keepNext/>
        <w:rPr>
          <w:i/>
          <w:iCs/>
          <w:sz w:val="18"/>
          <w:szCs w:val="18"/>
        </w:rPr>
      </w:pPr>
      <w:r w:rsidRPr="005B25A1">
        <w:rPr>
          <w:i/>
          <w:iCs/>
          <w:sz w:val="18"/>
          <w:szCs w:val="18"/>
        </w:rPr>
        <w:t>Mu (Huawei) propose we move forward with this LS OUT in this meeting.</w:t>
      </w:r>
    </w:p>
    <w:p w14:paraId="3DBB6B68" w14:textId="77777777" w:rsidR="00C125F6" w:rsidRDefault="00C125F6" w:rsidP="00C125F6">
      <w:pPr>
        <w:pStyle w:val="FP"/>
        <w:keepNext/>
        <w:rPr>
          <w:i/>
          <w:iCs/>
          <w:sz w:val="18"/>
          <w:szCs w:val="18"/>
        </w:rPr>
      </w:pPr>
      <w:r w:rsidRPr="005B25A1">
        <w:rPr>
          <w:i/>
          <w:iCs/>
          <w:sz w:val="18"/>
          <w:szCs w:val="18"/>
        </w:rPr>
        <w:t>Kefeng (Qualcomm) proposes to move forward with r06 and waiting for feedback from GSMA.</w:t>
      </w:r>
    </w:p>
    <w:p w14:paraId="5A145B48" w14:textId="77777777" w:rsidR="00C125F6" w:rsidRDefault="00C125F6" w:rsidP="00C125F6">
      <w:pPr>
        <w:pStyle w:val="FP"/>
        <w:keepNext/>
        <w:rPr>
          <w:i/>
          <w:iCs/>
          <w:sz w:val="18"/>
          <w:szCs w:val="18"/>
        </w:rPr>
      </w:pPr>
      <w:r w:rsidRPr="005B25A1">
        <w:rPr>
          <w:i/>
          <w:iCs/>
          <w:sz w:val="18"/>
          <w:szCs w:val="18"/>
        </w:rPr>
        <w:t>==== Revisions Deadline ====.</w:t>
      </w:r>
    </w:p>
    <w:p w14:paraId="59FEC594" w14:textId="77777777" w:rsidR="00C125F6" w:rsidRDefault="00C125F6" w:rsidP="00C125F6">
      <w:pPr>
        <w:pStyle w:val="FP"/>
        <w:keepNext/>
        <w:rPr>
          <w:i/>
          <w:iCs/>
          <w:sz w:val="18"/>
          <w:szCs w:val="18"/>
        </w:rPr>
      </w:pPr>
      <w:r w:rsidRPr="005B25A1">
        <w:rPr>
          <w:i/>
          <w:iCs/>
          <w:sz w:val="18"/>
          <w:szCs w:val="18"/>
        </w:rPr>
        <w:t>Ashok (Samsung) comments on r06 and provides r07 in draft.</w:t>
      </w:r>
    </w:p>
    <w:p w14:paraId="1DEE923D" w14:textId="77777777" w:rsidR="00C125F6" w:rsidRDefault="00C125F6" w:rsidP="00C125F6">
      <w:pPr>
        <w:pStyle w:val="FP"/>
        <w:keepNext/>
        <w:rPr>
          <w:i/>
          <w:iCs/>
          <w:sz w:val="18"/>
          <w:szCs w:val="18"/>
        </w:rPr>
      </w:pPr>
      <w:r w:rsidRPr="005B25A1">
        <w:rPr>
          <w:i/>
          <w:iCs/>
          <w:sz w:val="18"/>
          <w:szCs w:val="18"/>
        </w:rPr>
        <w:t xml:space="preserve">Yi (China Mobile) is ok with r06 and </w:t>
      </w:r>
      <w:proofErr w:type="spellStart"/>
      <w:r w:rsidRPr="005B25A1">
        <w:rPr>
          <w:i/>
          <w:iCs/>
          <w:sz w:val="18"/>
          <w:szCs w:val="18"/>
        </w:rPr>
        <w:t>aprefer</w:t>
      </w:r>
      <w:proofErr w:type="spellEnd"/>
      <w:r w:rsidRPr="005B25A1">
        <w:rPr>
          <w:i/>
          <w:iCs/>
          <w:sz w:val="18"/>
          <w:szCs w:val="18"/>
        </w:rPr>
        <w:t xml:space="preserve"> to send the LS out at this meeting.</w:t>
      </w:r>
    </w:p>
    <w:p w14:paraId="646CEEF9" w14:textId="77777777" w:rsidR="00C125F6" w:rsidRDefault="00C125F6" w:rsidP="00C125F6">
      <w:pPr>
        <w:pStyle w:val="FP"/>
        <w:keepNext/>
        <w:rPr>
          <w:i/>
          <w:iCs/>
          <w:sz w:val="18"/>
          <w:szCs w:val="18"/>
        </w:rPr>
      </w:pPr>
      <w:r w:rsidRPr="005B25A1">
        <w:rPr>
          <w:i/>
          <w:iCs/>
          <w:sz w:val="18"/>
          <w:szCs w:val="18"/>
        </w:rPr>
        <w:t>George (Ericsson) Accepts R06 ONLY.</w:t>
      </w:r>
    </w:p>
    <w:p w14:paraId="4218A4DE" w14:textId="77777777" w:rsidR="00C125F6" w:rsidRDefault="00C125F6" w:rsidP="00C125F6">
      <w:pPr>
        <w:pStyle w:val="FP"/>
        <w:keepNext/>
        <w:rPr>
          <w:i/>
          <w:iCs/>
          <w:sz w:val="18"/>
          <w:szCs w:val="18"/>
        </w:rPr>
      </w:pPr>
      <w:r w:rsidRPr="005B25A1">
        <w:rPr>
          <w:i/>
          <w:iCs/>
          <w:sz w:val="18"/>
          <w:szCs w:val="18"/>
        </w:rPr>
        <w:t>Wanqiang (Session Chair): we can still accept the new version of LS out. Please clearly indicate which revisions you can accept.</w:t>
      </w:r>
    </w:p>
    <w:p w14:paraId="4679AD64" w14:textId="77777777" w:rsidR="00C125F6" w:rsidRDefault="00C125F6" w:rsidP="00C125F6">
      <w:pPr>
        <w:pStyle w:val="FP"/>
        <w:keepNext/>
        <w:rPr>
          <w:i/>
          <w:iCs/>
          <w:sz w:val="18"/>
          <w:szCs w:val="18"/>
        </w:rPr>
      </w:pPr>
      <w:r w:rsidRPr="005B25A1">
        <w:rPr>
          <w:i/>
          <w:iCs/>
          <w:sz w:val="18"/>
          <w:szCs w:val="18"/>
        </w:rPr>
        <w:t>Rainer (Nokia) does not accept r07.</w:t>
      </w:r>
    </w:p>
    <w:p w14:paraId="44FDBFE0" w14:textId="77777777" w:rsidR="00C125F6" w:rsidRDefault="00C125F6" w:rsidP="00C125F6">
      <w:pPr>
        <w:pStyle w:val="FP"/>
        <w:keepNext/>
        <w:rPr>
          <w:i/>
          <w:iCs/>
          <w:sz w:val="18"/>
          <w:szCs w:val="18"/>
        </w:rPr>
      </w:pPr>
      <w:r w:rsidRPr="005B25A1">
        <w:rPr>
          <w:i/>
          <w:iCs/>
          <w:sz w:val="18"/>
          <w:szCs w:val="18"/>
        </w:rPr>
        <w:t>Ashok (Samsung) request for specifics on r07.</w:t>
      </w:r>
    </w:p>
    <w:p w14:paraId="55B6D974" w14:textId="77777777" w:rsidR="00C125F6" w:rsidRDefault="00C125F6" w:rsidP="00C125F6">
      <w:pPr>
        <w:pStyle w:val="FP"/>
        <w:keepNext/>
        <w:rPr>
          <w:i/>
          <w:iCs/>
          <w:sz w:val="18"/>
          <w:szCs w:val="18"/>
        </w:rPr>
      </w:pPr>
      <w:r w:rsidRPr="005B25A1">
        <w:rPr>
          <w:i/>
          <w:iCs/>
          <w:sz w:val="18"/>
          <w:szCs w:val="18"/>
        </w:rPr>
        <w:t>George (Ericsson) comments on r07.</w:t>
      </w:r>
    </w:p>
    <w:p w14:paraId="62C11240" w14:textId="77777777" w:rsidR="00C125F6" w:rsidRDefault="00C125F6" w:rsidP="00C125F6">
      <w:pPr>
        <w:pStyle w:val="FP"/>
        <w:keepNext/>
        <w:rPr>
          <w:i/>
          <w:iCs/>
          <w:sz w:val="18"/>
          <w:szCs w:val="18"/>
        </w:rPr>
      </w:pPr>
      <w:r w:rsidRPr="005B25A1">
        <w:rPr>
          <w:i/>
          <w:iCs/>
          <w:sz w:val="18"/>
          <w:szCs w:val="18"/>
        </w:rPr>
        <w:t>Rainer (Nokia) replies to Ashok.</w:t>
      </w:r>
    </w:p>
    <w:p w14:paraId="23E61CA9" w14:textId="77777777" w:rsidR="00C125F6" w:rsidRDefault="00C125F6" w:rsidP="00C125F6">
      <w:pPr>
        <w:pStyle w:val="FP"/>
        <w:keepNext/>
        <w:rPr>
          <w:i/>
          <w:iCs/>
          <w:sz w:val="18"/>
          <w:szCs w:val="18"/>
        </w:rPr>
      </w:pPr>
      <w:r w:rsidRPr="005B25A1">
        <w:rPr>
          <w:i/>
          <w:iCs/>
          <w:sz w:val="18"/>
          <w:szCs w:val="18"/>
        </w:rPr>
        <w:t>Ashok (Samsung) is not OK with r06 and provides comments on r07.</w:t>
      </w:r>
    </w:p>
    <w:p w14:paraId="4DE63917" w14:textId="77777777" w:rsidR="00C125F6" w:rsidRDefault="00C125F6" w:rsidP="00C125F6">
      <w:pPr>
        <w:pStyle w:val="FP"/>
        <w:keepNext/>
        <w:rPr>
          <w:i/>
          <w:iCs/>
          <w:sz w:val="18"/>
          <w:szCs w:val="18"/>
        </w:rPr>
      </w:pPr>
      <w:r w:rsidRPr="005B25A1">
        <w:rPr>
          <w:i/>
          <w:iCs/>
          <w:sz w:val="18"/>
          <w:szCs w:val="18"/>
        </w:rPr>
        <w:t>==== Final Comments Deadline ====.</w:t>
      </w:r>
    </w:p>
    <w:p w14:paraId="1428FBF4" w14:textId="77777777" w:rsidR="00C125F6" w:rsidRPr="005B25A1" w:rsidRDefault="00C125F6" w:rsidP="00C125F6">
      <w:pPr>
        <w:pStyle w:val="FP"/>
        <w:keepNext/>
        <w:rPr>
          <w:i/>
          <w:iCs/>
          <w:sz w:val="18"/>
          <w:szCs w:val="18"/>
        </w:rPr>
      </w:pPr>
    </w:p>
    <w:p w14:paraId="035675E5" w14:textId="77777777" w:rsidR="00C125F6" w:rsidRPr="00B81031" w:rsidRDefault="00C125F6" w:rsidP="00C125F6">
      <w:pPr>
        <w:keepNext/>
        <w:keepLines/>
        <w:rPr>
          <w:i/>
        </w:rPr>
      </w:pPr>
      <w:r w:rsidRPr="00B81031">
        <w:rPr>
          <w:b/>
          <w:bCs/>
          <w:i/>
        </w:rPr>
        <w:t>Comment:</w:t>
      </w:r>
      <w:r>
        <w:rPr>
          <w:i/>
        </w:rPr>
        <w:t xml:space="preserve"> Response to S2-2400034.</w:t>
      </w:r>
    </w:p>
    <w:p w14:paraId="26F572C9" w14:textId="77777777" w:rsidR="00C125F6" w:rsidRPr="005B25A1" w:rsidRDefault="00C125F6" w:rsidP="00C125F6">
      <w:pPr>
        <w:keepNext/>
        <w:keepLines/>
        <w:rPr>
          <w:b/>
          <w:bCs/>
        </w:rPr>
      </w:pPr>
      <w:r>
        <w:rPr>
          <w:b/>
          <w:bCs/>
        </w:rPr>
        <w:t>CC#4</w:t>
      </w:r>
      <w:r w:rsidRPr="005B25A1">
        <w:rPr>
          <w:b/>
          <w:bCs/>
        </w:rPr>
        <w:t xml:space="preserve"> Discussion:</w:t>
      </w:r>
    </w:p>
    <w:p w14:paraId="31416362" w14:textId="77777777" w:rsidR="00C125F6" w:rsidRPr="005B25A1" w:rsidRDefault="00C125F6" w:rsidP="00C125F6">
      <w:pPr>
        <w:keepNext/>
        <w:keepLines/>
      </w:pPr>
      <w:r>
        <w:t xml:space="preserve">r06 was proposed. Samsung could not accept the two scenarios given in this revision and could accept r08. This was then </w:t>
      </w:r>
      <w:r w:rsidRPr="00B37C9B">
        <w:rPr>
          <w:color w:val="0000FF"/>
        </w:rPr>
        <w:t>postponed</w:t>
      </w:r>
      <w:r>
        <w:t>.</w:t>
      </w:r>
    </w:p>
    <w:p w14:paraId="348E82B1" w14:textId="77777777" w:rsidR="00C125F6" w:rsidRDefault="00C125F6" w:rsidP="00C125F6">
      <w:r w:rsidRPr="005B25A1">
        <w:rPr>
          <w:b/>
          <w:bCs/>
        </w:rPr>
        <w:t>Status:</w:t>
      </w:r>
      <w:r>
        <w:t xml:space="preserve"> </w:t>
      </w:r>
      <w:r w:rsidRPr="00B37C9B">
        <w:rPr>
          <w:color w:val="0000FF"/>
        </w:rPr>
        <w:t>Postponed</w:t>
      </w:r>
      <w:r>
        <w:t>.</w:t>
      </w:r>
    </w:p>
    <w:p w14:paraId="5A387CD7" w14:textId="77777777" w:rsidR="00C125F6" w:rsidRPr="00EB0339" w:rsidRDefault="00C125F6" w:rsidP="00C125F6"/>
    <w:p w14:paraId="441A3B51" w14:textId="77777777" w:rsidR="00C125F6" w:rsidRDefault="00C125F6" w:rsidP="00C125F6">
      <w:pPr>
        <w:pStyle w:val="NormTop"/>
      </w:pPr>
      <w:r>
        <w:rPr>
          <w:color w:val="0000FF"/>
        </w:rPr>
        <w:lastRenderedPageBreak/>
        <w:t>S2-2400284</w:t>
      </w:r>
      <w:r w:rsidRPr="00D53282">
        <w:t xml:space="preserve"> </w:t>
      </w:r>
      <w:r>
        <w:t xml:space="preserve">(LS OUT) [DRAFT] LS Reply on Model Sharing With MTLF (Source: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It is to reply the LS on Model Sharing With MTLF.</w:t>
      </w:r>
    </w:p>
    <w:p w14:paraId="3D626BE4" w14:textId="77777777" w:rsidR="00C125F6" w:rsidRPr="005B25A1" w:rsidRDefault="00C125F6" w:rsidP="00C125F6">
      <w:pPr>
        <w:keepNext/>
        <w:keepLines/>
        <w:rPr>
          <w:b/>
          <w:bCs/>
        </w:rPr>
      </w:pPr>
      <w:r w:rsidRPr="005B25A1">
        <w:rPr>
          <w:b/>
          <w:bCs/>
        </w:rPr>
        <w:t>Convenor comment:</w:t>
      </w:r>
    </w:p>
    <w:p w14:paraId="03D1DF07" w14:textId="77777777" w:rsidR="00C125F6" w:rsidRPr="005B25A1" w:rsidRDefault="00C125F6" w:rsidP="00C125F6">
      <w:pPr>
        <w:keepNext/>
        <w:keepLines/>
      </w:pPr>
      <w:r w:rsidRPr="005B25A1">
        <w:t>Check r03.</w:t>
      </w:r>
    </w:p>
    <w:p w14:paraId="2565B0D0"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493CE7EA" w14:textId="77777777" w:rsidR="00C125F6" w:rsidRDefault="00C125F6" w:rsidP="00C125F6">
      <w:pPr>
        <w:pStyle w:val="FP"/>
        <w:keepNext/>
        <w:rPr>
          <w:i/>
          <w:iCs/>
          <w:sz w:val="18"/>
          <w:szCs w:val="18"/>
        </w:rPr>
      </w:pPr>
      <w:r w:rsidRPr="005B25A1">
        <w:rPr>
          <w:i/>
          <w:iCs/>
          <w:sz w:val="18"/>
          <w:szCs w:val="18"/>
        </w:rPr>
        <w:t>Ulf (Ericsson) asks if we can use 0363 as basis for LS out.</w:t>
      </w:r>
    </w:p>
    <w:p w14:paraId="4099D95E" w14:textId="77777777" w:rsidR="00C125F6" w:rsidRDefault="00C125F6" w:rsidP="00C125F6">
      <w:pPr>
        <w:pStyle w:val="FP"/>
        <w:keepNext/>
        <w:rPr>
          <w:i/>
          <w:iCs/>
          <w:sz w:val="18"/>
          <w:szCs w:val="18"/>
        </w:rPr>
      </w:pPr>
      <w:r w:rsidRPr="005B25A1">
        <w:rPr>
          <w:i/>
          <w:iCs/>
          <w:sz w:val="18"/>
          <w:szCs w:val="18"/>
        </w:rPr>
        <w:t>Haiyang (Huawei) comments to Ulf (Ericsson), still propose 284 as way forward.</w:t>
      </w:r>
    </w:p>
    <w:p w14:paraId="6934D16C" w14:textId="77777777" w:rsidR="00C125F6" w:rsidRDefault="00C125F6" w:rsidP="00C125F6">
      <w:pPr>
        <w:pStyle w:val="FP"/>
        <w:keepNext/>
        <w:rPr>
          <w:i/>
          <w:iCs/>
          <w:sz w:val="18"/>
          <w:szCs w:val="18"/>
        </w:rPr>
      </w:pPr>
      <w:r w:rsidRPr="005B25A1">
        <w:rPr>
          <w:i/>
          <w:iCs/>
          <w:sz w:val="18"/>
          <w:szCs w:val="18"/>
        </w:rPr>
        <w:t>Ulf (Ericsson) ask questions to Huawei on how to solve the identified issues now when stage 2 is done in SA2 and SA3.</w:t>
      </w:r>
    </w:p>
    <w:p w14:paraId="2A531A1E" w14:textId="77777777" w:rsidR="00C125F6" w:rsidRDefault="00C125F6" w:rsidP="00C125F6">
      <w:pPr>
        <w:pStyle w:val="FP"/>
        <w:keepNext/>
        <w:rPr>
          <w:i/>
          <w:iCs/>
          <w:sz w:val="18"/>
          <w:szCs w:val="18"/>
        </w:rPr>
      </w:pPr>
      <w:r w:rsidRPr="005B25A1">
        <w:rPr>
          <w:i/>
          <w:iCs/>
          <w:sz w:val="18"/>
          <w:szCs w:val="18"/>
        </w:rPr>
        <w:t>Haiyang (Huawei) provides a way forward and r01.</w:t>
      </w:r>
    </w:p>
    <w:p w14:paraId="511DAA5E" w14:textId="77777777" w:rsidR="00C125F6" w:rsidRDefault="00C125F6" w:rsidP="00C125F6">
      <w:pPr>
        <w:pStyle w:val="FP"/>
        <w:keepNext/>
        <w:rPr>
          <w:i/>
          <w:iCs/>
          <w:sz w:val="18"/>
          <w:szCs w:val="18"/>
        </w:rPr>
      </w:pPr>
      <w:r w:rsidRPr="005B25A1">
        <w:rPr>
          <w:i/>
          <w:iCs/>
          <w:sz w:val="18"/>
          <w:szCs w:val="18"/>
        </w:rPr>
        <w:t>Ulf (Ericsson) provide r02.</w:t>
      </w:r>
    </w:p>
    <w:p w14:paraId="7A1DBE33" w14:textId="77777777" w:rsidR="00C125F6" w:rsidRDefault="00C125F6" w:rsidP="00C125F6">
      <w:pPr>
        <w:pStyle w:val="FP"/>
        <w:keepNext/>
        <w:rPr>
          <w:i/>
          <w:iCs/>
          <w:sz w:val="18"/>
          <w:szCs w:val="18"/>
        </w:rPr>
      </w:pPr>
      <w:r w:rsidRPr="005B25A1">
        <w:rPr>
          <w:i/>
          <w:iCs/>
          <w:sz w:val="18"/>
          <w:szCs w:val="18"/>
        </w:rPr>
        <w:t>Haiyang (Huawei) provides r03.</w:t>
      </w:r>
    </w:p>
    <w:p w14:paraId="62169380" w14:textId="77777777" w:rsidR="00C125F6" w:rsidRDefault="00C125F6" w:rsidP="00C125F6">
      <w:pPr>
        <w:pStyle w:val="FP"/>
        <w:keepNext/>
        <w:rPr>
          <w:i/>
          <w:iCs/>
          <w:sz w:val="18"/>
          <w:szCs w:val="18"/>
        </w:rPr>
      </w:pPr>
      <w:r w:rsidRPr="005B25A1">
        <w:rPr>
          <w:i/>
          <w:iCs/>
          <w:sz w:val="18"/>
          <w:szCs w:val="18"/>
        </w:rPr>
        <w:t>==== Revisions Deadline ====.</w:t>
      </w:r>
    </w:p>
    <w:p w14:paraId="172581C6" w14:textId="77777777" w:rsidR="00C125F6" w:rsidRDefault="00C125F6" w:rsidP="00C125F6">
      <w:pPr>
        <w:pStyle w:val="FP"/>
        <w:keepNext/>
        <w:rPr>
          <w:i/>
          <w:iCs/>
          <w:sz w:val="18"/>
          <w:szCs w:val="18"/>
        </w:rPr>
      </w:pPr>
      <w:r w:rsidRPr="005B25A1">
        <w:rPr>
          <w:i/>
          <w:iCs/>
          <w:sz w:val="18"/>
          <w:szCs w:val="18"/>
        </w:rPr>
        <w:t>Haiyang (Huawei) is OK with r00, r01, r03; objects r02 (suggests to discuss the context of r02 in 0363).</w:t>
      </w:r>
    </w:p>
    <w:p w14:paraId="14F04E77" w14:textId="77777777" w:rsidR="00C125F6" w:rsidRDefault="00C125F6" w:rsidP="00C125F6">
      <w:pPr>
        <w:pStyle w:val="FP"/>
        <w:keepNext/>
        <w:rPr>
          <w:i/>
          <w:iCs/>
          <w:sz w:val="18"/>
          <w:szCs w:val="18"/>
        </w:rPr>
      </w:pPr>
      <w:r w:rsidRPr="005B25A1">
        <w:rPr>
          <w:i/>
          <w:iCs/>
          <w:sz w:val="18"/>
          <w:szCs w:val="18"/>
        </w:rPr>
        <w:t>Vivian (vivo) is OK with r00, r01, r03, also prefers to send a separated LS for model URL transferring to SA3 if needed.</w:t>
      </w:r>
    </w:p>
    <w:p w14:paraId="61FEF449" w14:textId="77777777" w:rsidR="00C125F6" w:rsidRDefault="00C125F6" w:rsidP="00C125F6">
      <w:pPr>
        <w:pStyle w:val="FP"/>
        <w:keepNext/>
        <w:rPr>
          <w:i/>
          <w:iCs/>
          <w:sz w:val="18"/>
          <w:szCs w:val="18"/>
        </w:rPr>
      </w:pPr>
      <w:r w:rsidRPr="005B25A1">
        <w:rPr>
          <w:i/>
          <w:iCs/>
          <w:sz w:val="18"/>
          <w:szCs w:val="18"/>
        </w:rPr>
        <w:t>Xiaoyan (CATT) is OK with r00, r01, r03; objects to r02.</w:t>
      </w:r>
    </w:p>
    <w:p w14:paraId="0CEE722F" w14:textId="77777777" w:rsidR="00C125F6" w:rsidRDefault="00C125F6" w:rsidP="00C125F6">
      <w:pPr>
        <w:pStyle w:val="FP"/>
        <w:keepNext/>
        <w:rPr>
          <w:i/>
          <w:iCs/>
          <w:sz w:val="18"/>
          <w:szCs w:val="18"/>
        </w:rPr>
      </w:pPr>
      <w:r w:rsidRPr="005B25A1">
        <w:rPr>
          <w:i/>
          <w:iCs/>
          <w:sz w:val="18"/>
          <w:szCs w:val="18"/>
        </w:rPr>
        <w:t>Ulf (Ericsson) can only accept r02 and objects to all other revisions including r00.</w:t>
      </w:r>
    </w:p>
    <w:p w14:paraId="329F2A80" w14:textId="77777777" w:rsidR="00C125F6" w:rsidRDefault="00C125F6" w:rsidP="00C125F6">
      <w:pPr>
        <w:pStyle w:val="FP"/>
        <w:keepNext/>
        <w:rPr>
          <w:i/>
          <w:iCs/>
          <w:sz w:val="18"/>
          <w:szCs w:val="18"/>
        </w:rPr>
      </w:pPr>
      <w:r w:rsidRPr="005B25A1">
        <w:rPr>
          <w:i/>
          <w:iCs/>
          <w:sz w:val="18"/>
          <w:szCs w:val="18"/>
        </w:rPr>
        <w:t>Xiaoyan (CATT) replies to Ulf (Ericsson).</w:t>
      </w:r>
    </w:p>
    <w:p w14:paraId="1F2E3789" w14:textId="77777777" w:rsidR="00C125F6" w:rsidRDefault="00C125F6" w:rsidP="00C125F6">
      <w:pPr>
        <w:pStyle w:val="FP"/>
        <w:keepNext/>
        <w:rPr>
          <w:i/>
          <w:iCs/>
          <w:sz w:val="18"/>
          <w:szCs w:val="18"/>
        </w:rPr>
      </w:pPr>
      <w:r w:rsidRPr="005B25A1">
        <w:rPr>
          <w:i/>
          <w:iCs/>
          <w:sz w:val="18"/>
          <w:szCs w:val="18"/>
        </w:rPr>
        <w:t>Haiyang (Huawei) comments to Ulf (Ericsson) , requests to go with r03 and discuss this in CC#4.</w:t>
      </w:r>
    </w:p>
    <w:p w14:paraId="4B153DBD" w14:textId="77777777" w:rsidR="00C125F6" w:rsidRDefault="00C125F6" w:rsidP="00C125F6">
      <w:pPr>
        <w:pStyle w:val="FP"/>
        <w:keepNext/>
        <w:rPr>
          <w:i/>
          <w:iCs/>
          <w:sz w:val="18"/>
          <w:szCs w:val="18"/>
        </w:rPr>
      </w:pPr>
      <w:r w:rsidRPr="005B25A1">
        <w:rPr>
          <w:i/>
          <w:iCs/>
          <w:sz w:val="18"/>
          <w:szCs w:val="18"/>
        </w:rPr>
        <w:t>Thomas(Nokia) is fine with r03.</w:t>
      </w:r>
    </w:p>
    <w:p w14:paraId="08EE53A1" w14:textId="77777777" w:rsidR="00C125F6" w:rsidRDefault="00C125F6" w:rsidP="00C125F6">
      <w:pPr>
        <w:pStyle w:val="FP"/>
        <w:keepNext/>
        <w:rPr>
          <w:i/>
          <w:iCs/>
          <w:sz w:val="18"/>
          <w:szCs w:val="18"/>
        </w:rPr>
      </w:pPr>
      <w:r w:rsidRPr="005B25A1">
        <w:rPr>
          <w:i/>
          <w:iCs/>
          <w:sz w:val="18"/>
          <w:szCs w:val="18"/>
        </w:rPr>
        <w:t>==== Final Comments Deadline ====.</w:t>
      </w:r>
    </w:p>
    <w:p w14:paraId="3A0B0468" w14:textId="77777777" w:rsidR="00C125F6" w:rsidRPr="005B25A1" w:rsidRDefault="00C125F6" w:rsidP="00C125F6">
      <w:pPr>
        <w:pStyle w:val="FP"/>
        <w:keepNext/>
        <w:rPr>
          <w:i/>
          <w:iCs/>
          <w:sz w:val="18"/>
          <w:szCs w:val="18"/>
        </w:rPr>
      </w:pPr>
    </w:p>
    <w:p w14:paraId="53B4D71B" w14:textId="77777777" w:rsidR="00C125F6" w:rsidRPr="00B81031" w:rsidRDefault="00C125F6" w:rsidP="00C125F6">
      <w:pPr>
        <w:keepNext/>
        <w:keepLines/>
        <w:rPr>
          <w:i/>
        </w:rPr>
      </w:pPr>
      <w:r w:rsidRPr="00B81031">
        <w:rPr>
          <w:b/>
          <w:bCs/>
          <w:i/>
        </w:rPr>
        <w:t>Comment:</w:t>
      </w:r>
      <w:r>
        <w:rPr>
          <w:i/>
        </w:rPr>
        <w:t xml:space="preserve"> Response to S2-2400029.</w:t>
      </w:r>
    </w:p>
    <w:p w14:paraId="5BAD1208" w14:textId="77777777" w:rsidR="00C125F6" w:rsidRPr="005B25A1" w:rsidRDefault="00C125F6" w:rsidP="00C125F6">
      <w:pPr>
        <w:keepNext/>
        <w:keepLines/>
        <w:rPr>
          <w:b/>
          <w:bCs/>
        </w:rPr>
      </w:pPr>
      <w:r>
        <w:rPr>
          <w:b/>
          <w:bCs/>
        </w:rPr>
        <w:t>CC#4</w:t>
      </w:r>
      <w:r w:rsidRPr="005B25A1">
        <w:rPr>
          <w:b/>
          <w:bCs/>
        </w:rPr>
        <w:t xml:space="preserve"> Discussion:</w:t>
      </w:r>
    </w:p>
    <w:p w14:paraId="199993FA" w14:textId="77777777" w:rsidR="00C125F6" w:rsidRPr="005B25A1" w:rsidRDefault="00C125F6" w:rsidP="00C125F6">
      <w:pPr>
        <w:keepNext/>
        <w:keepLines/>
      </w:pPr>
      <w:r>
        <w:t>r03 was proposed</w:t>
      </w:r>
      <w:r w:rsidRPr="005B25A1">
        <w:t>.</w:t>
      </w:r>
      <w:r>
        <w:t xml:space="preserve"> Ericsson commented that there is a potential security issue in analytic transfer on the model information sharing between source NWDAF and target NWDAF in the transfer procedure. This was then </w:t>
      </w:r>
      <w:r w:rsidRPr="00B37C9B">
        <w:rPr>
          <w:color w:val="0000FF"/>
        </w:rPr>
        <w:t>postponed</w:t>
      </w:r>
      <w:r>
        <w:t>.</w:t>
      </w:r>
    </w:p>
    <w:p w14:paraId="33CE93D8" w14:textId="77777777" w:rsidR="00C125F6" w:rsidRDefault="00C125F6" w:rsidP="00C125F6">
      <w:r w:rsidRPr="005B25A1">
        <w:rPr>
          <w:b/>
          <w:bCs/>
        </w:rPr>
        <w:t>Status:</w:t>
      </w:r>
      <w:r>
        <w:t xml:space="preserve"> </w:t>
      </w:r>
      <w:r w:rsidRPr="00B37C9B">
        <w:rPr>
          <w:color w:val="0000FF"/>
        </w:rPr>
        <w:t>Postponed</w:t>
      </w:r>
      <w:r>
        <w:t>.</w:t>
      </w:r>
    </w:p>
    <w:p w14:paraId="170A9DE3" w14:textId="77777777" w:rsidR="00C125F6" w:rsidRDefault="00C125F6" w:rsidP="00C125F6">
      <w:pPr>
        <w:pStyle w:val="NormTop"/>
      </w:pPr>
      <w:r>
        <w:rPr>
          <w:color w:val="0000FF"/>
        </w:rPr>
        <w:t>S2-2400029</w:t>
      </w:r>
      <w:r w:rsidRPr="00D53282">
        <w:t xml:space="preserve"> </w:t>
      </w:r>
      <w:r>
        <w:t>(LS IN) LS from SA WG3: LS on Model Sharing With MTLF (Source: SA WG3 (S3-235110))</w:t>
      </w:r>
      <w:r>
        <w:br/>
      </w:r>
      <w:r w:rsidRPr="00D53282">
        <w:rPr>
          <w:b/>
        </w:rPr>
        <w:t>Document for:</w:t>
      </w:r>
      <w:r w:rsidRPr="00D53282">
        <w:t xml:space="preserve"> </w:t>
      </w:r>
      <w:r>
        <w:t>Action</w:t>
      </w:r>
      <w:r>
        <w:br/>
      </w:r>
      <w:r w:rsidRPr="00D53282">
        <w:rPr>
          <w:b/>
        </w:rPr>
        <w:t>Abstract:</w:t>
      </w:r>
      <w:r w:rsidRPr="00D53282">
        <w:t xml:space="preserve"> </w:t>
      </w:r>
      <w:r>
        <w:br/>
        <w:t xml:space="preserve">SA WG2 TS 23.288 clause 5.3 describes that an MTLF can request the trained Model from another MTLF acting as FL server, either based on its local configuration or triggered by the request from another NWDAF containing </w:t>
      </w:r>
      <w:proofErr w:type="spellStart"/>
      <w:r>
        <w:t>AnLF</w:t>
      </w:r>
      <w:proofErr w:type="spellEnd"/>
      <w:r>
        <w:t xml:space="preserve">. Excerpts below: 'If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 If the ML model training is triggered by the request from NWDAF containing </w:t>
      </w:r>
      <w:proofErr w:type="spellStart"/>
      <w:r>
        <w:t>AnLF</w:t>
      </w:r>
      <w:proofErr w:type="spellEnd"/>
      <w:r>
        <w:t xml:space="preserve">,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t>AnLF</w:t>
      </w:r>
      <w:proofErr w:type="spellEnd"/>
      <w: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t>AnLF</w:t>
      </w:r>
      <w:proofErr w:type="spellEnd"/>
      <w:r>
        <w:t xml:space="preserve">) after the ML model training success. NOTE 2: How to authorize an MTLF to request ML models on behalf of an </w:t>
      </w:r>
      <w:proofErr w:type="spellStart"/>
      <w:r>
        <w:t>AnLF</w:t>
      </w:r>
      <w:proofErr w:type="spellEnd"/>
      <w:r>
        <w:t xml:space="preserve"> to another MTLF (e.g., FL server NWDAF) is up to SA WG3.' SA WG3 has discussed the use cases of the above and has acknowledged the security issue. SA WG3 has not agreed on a security solution. Action: SA WG3 kindly asks SA WG2 to take the above information into account.</w:t>
      </w:r>
    </w:p>
    <w:p w14:paraId="0D57CDD5" w14:textId="77777777" w:rsidR="00C125F6" w:rsidRPr="00B81031" w:rsidRDefault="00C125F6" w:rsidP="00C125F6">
      <w:pPr>
        <w:keepNext/>
        <w:keepLines/>
        <w:rPr>
          <w:i/>
        </w:rPr>
      </w:pPr>
      <w:r w:rsidRPr="00B81031">
        <w:rPr>
          <w:b/>
          <w:bCs/>
          <w:i/>
        </w:rPr>
        <w:t>Comment:</w:t>
      </w:r>
      <w:r>
        <w:rPr>
          <w:i/>
        </w:rPr>
        <w:t xml:space="preserve"> Revision of Postponed S2-2313240 from SA WG2#160. Responses drafted in S2-2400284, S2-2400363.</w:t>
      </w:r>
    </w:p>
    <w:p w14:paraId="7C8018FA" w14:textId="77777777" w:rsidR="00C125F6" w:rsidRPr="005B25A1" w:rsidRDefault="00C125F6" w:rsidP="00C125F6">
      <w:pPr>
        <w:keepNext/>
        <w:keepLines/>
        <w:rPr>
          <w:b/>
          <w:bCs/>
        </w:rPr>
      </w:pPr>
      <w:r>
        <w:rPr>
          <w:b/>
          <w:bCs/>
        </w:rPr>
        <w:t>CC#4</w:t>
      </w:r>
      <w:r w:rsidRPr="005B25A1">
        <w:rPr>
          <w:b/>
          <w:bCs/>
        </w:rPr>
        <w:t xml:space="preserve"> Discussion:</w:t>
      </w:r>
    </w:p>
    <w:p w14:paraId="594B1C4A" w14:textId="77777777" w:rsidR="00C125F6" w:rsidRPr="005B25A1" w:rsidRDefault="00C125F6" w:rsidP="00C125F6">
      <w:pPr>
        <w:keepNext/>
        <w:keepLines/>
      </w:pPr>
      <w:r>
        <w:t>Ericsson did not see the need for a reply to this LS and suggested noting it</w:t>
      </w:r>
      <w:r w:rsidRPr="005B25A1">
        <w:t>.</w:t>
      </w:r>
      <w:r>
        <w:t xml:space="preserve"> Other companies asked for it to be postponed to the next meeting. This was then </w:t>
      </w:r>
      <w:r w:rsidRPr="00B37C9B">
        <w:rPr>
          <w:color w:val="0000FF"/>
        </w:rPr>
        <w:t>postponed</w:t>
      </w:r>
      <w:r>
        <w:t>.</w:t>
      </w:r>
    </w:p>
    <w:p w14:paraId="31892B42" w14:textId="77777777" w:rsidR="00C125F6" w:rsidRDefault="00C125F6" w:rsidP="00C125F6">
      <w:r w:rsidRPr="005B25A1">
        <w:rPr>
          <w:b/>
          <w:bCs/>
        </w:rPr>
        <w:t>Status:</w:t>
      </w:r>
      <w:r>
        <w:t xml:space="preserve"> </w:t>
      </w:r>
      <w:r w:rsidRPr="00B37C9B">
        <w:rPr>
          <w:color w:val="0000FF"/>
        </w:rPr>
        <w:t>Postponed</w:t>
      </w:r>
      <w:r>
        <w:t>.</w:t>
      </w:r>
    </w:p>
    <w:p w14:paraId="1113EDEB" w14:textId="77777777" w:rsidR="00C125F6" w:rsidRDefault="00C125F6" w:rsidP="00C125F6"/>
    <w:p w14:paraId="4802E46B" w14:textId="4196DE9B" w:rsidR="00D1363C" w:rsidRDefault="00C125F6" w:rsidP="00C125F6">
      <w:pPr>
        <w:pStyle w:val="Heading2"/>
      </w:pPr>
      <w:r>
        <w:lastRenderedPageBreak/>
        <w:t>2.2</w:t>
      </w:r>
      <w:r>
        <w:tab/>
      </w:r>
      <w:r w:rsidR="00D1363C">
        <w:t>TEI19 proposals</w:t>
      </w:r>
    </w:p>
    <w:p w14:paraId="0529C311" w14:textId="77777777" w:rsidR="00C125F6" w:rsidRDefault="00C125F6" w:rsidP="00C125F6">
      <w:pPr>
        <w:pStyle w:val="NormTop"/>
      </w:pPr>
      <w:r>
        <w:rPr>
          <w:color w:val="0000FF"/>
        </w:rPr>
        <w:t>S2-2400163</w:t>
      </w:r>
      <w:r w:rsidRPr="00D53282">
        <w:t xml:space="preserve"> </w:t>
      </w:r>
      <w:r>
        <w:t xml:space="preserve">(WID NEW) Remote UE accessing services provided by PIN.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a TEI19 WID to support remote UE accessing services provided by PIN.</w:t>
      </w:r>
    </w:p>
    <w:p w14:paraId="2E2D05A5"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103E53B3" w14:textId="77777777" w:rsidR="00C125F6" w:rsidRDefault="00C125F6" w:rsidP="00C125F6">
      <w:pPr>
        <w:pStyle w:val="FP"/>
        <w:keepNext/>
        <w:rPr>
          <w:i/>
          <w:iCs/>
          <w:sz w:val="18"/>
          <w:szCs w:val="18"/>
        </w:rPr>
      </w:pPr>
      <w:r w:rsidRPr="005B25A1">
        <w:rPr>
          <w:i/>
          <w:iCs/>
          <w:sz w:val="18"/>
          <w:szCs w:val="18"/>
        </w:rPr>
        <w:t>Jicheol (Samsung) shares the similar view as Qualcomm, Nokia and Ericsson (</w:t>
      </w:r>
      <w:proofErr w:type="spellStart"/>
      <w:r w:rsidRPr="005B25A1">
        <w:rPr>
          <w:i/>
          <w:iCs/>
          <w:sz w:val="18"/>
          <w:szCs w:val="18"/>
        </w:rPr>
        <w:t>i.e</w:t>
      </w:r>
      <w:proofErr w:type="spellEnd"/>
      <w:r w:rsidRPr="005B25A1">
        <w:rPr>
          <w:i/>
          <w:iCs/>
          <w:sz w:val="18"/>
          <w:szCs w:val="18"/>
        </w:rPr>
        <w:t xml:space="preserve"> propose to note).</w:t>
      </w:r>
    </w:p>
    <w:p w14:paraId="421DBBD1" w14:textId="77777777" w:rsidR="00C125F6" w:rsidRDefault="00C125F6" w:rsidP="00C125F6">
      <w:pPr>
        <w:pStyle w:val="FP"/>
        <w:keepNext/>
        <w:rPr>
          <w:i/>
          <w:iCs/>
          <w:sz w:val="18"/>
          <w:szCs w:val="18"/>
        </w:rPr>
      </w:pPr>
      <w:r w:rsidRPr="005B25A1">
        <w:rPr>
          <w:i/>
          <w:iCs/>
          <w:sz w:val="18"/>
          <w:szCs w:val="18"/>
        </w:rPr>
        <w:t>Susan (Huawei) replies to Qian (Ericsson).</w:t>
      </w:r>
    </w:p>
    <w:p w14:paraId="09BB06D6" w14:textId="77777777" w:rsidR="00C125F6" w:rsidRDefault="00C125F6" w:rsidP="00C125F6">
      <w:pPr>
        <w:pStyle w:val="FP"/>
        <w:keepNext/>
        <w:rPr>
          <w:i/>
          <w:iCs/>
          <w:sz w:val="18"/>
          <w:szCs w:val="18"/>
        </w:rPr>
      </w:pPr>
      <w:r w:rsidRPr="005B25A1">
        <w:rPr>
          <w:i/>
          <w:iCs/>
          <w:sz w:val="18"/>
          <w:szCs w:val="18"/>
        </w:rPr>
        <w:t>Susan (Huawei) replies to Jicheol (Samsung) and clarifies that the existing NRF based mechanism does not work for PIN.</w:t>
      </w:r>
    </w:p>
    <w:p w14:paraId="67020546" w14:textId="77777777" w:rsidR="00C125F6" w:rsidRDefault="00C125F6" w:rsidP="00C125F6">
      <w:pPr>
        <w:pStyle w:val="FP"/>
        <w:keepNext/>
        <w:rPr>
          <w:i/>
          <w:iCs/>
          <w:sz w:val="18"/>
          <w:szCs w:val="18"/>
        </w:rPr>
      </w:pPr>
      <w:r w:rsidRPr="005B25A1">
        <w:rPr>
          <w:i/>
          <w:iCs/>
          <w:sz w:val="18"/>
          <w:szCs w:val="18"/>
        </w:rPr>
        <w:t>Qian (Ericsson) replies to Susan (Huawei).</w:t>
      </w:r>
    </w:p>
    <w:p w14:paraId="53913DD9" w14:textId="77777777" w:rsidR="00C125F6" w:rsidRDefault="00C125F6" w:rsidP="00C125F6">
      <w:pPr>
        <w:pStyle w:val="FP"/>
        <w:keepNext/>
        <w:rPr>
          <w:i/>
          <w:iCs/>
          <w:sz w:val="18"/>
          <w:szCs w:val="18"/>
        </w:rPr>
      </w:pPr>
      <w:r w:rsidRPr="005B25A1">
        <w:rPr>
          <w:i/>
          <w:iCs/>
          <w:sz w:val="18"/>
          <w:szCs w:val="18"/>
        </w:rPr>
        <w:t>Kefeng (Qualcomm) is not convinced with the clarification of 'per subscriber level DNN and S-NSSAI'.</w:t>
      </w:r>
    </w:p>
    <w:p w14:paraId="05FE8B7F" w14:textId="77777777" w:rsidR="00C125F6" w:rsidRDefault="00C125F6" w:rsidP="00C125F6">
      <w:pPr>
        <w:pStyle w:val="FP"/>
        <w:keepNext/>
        <w:rPr>
          <w:i/>
          <w:iCs/>
          <w:sz w:val="18"/>
          <w:szCs w:val="18"/>
        </w:rPr>
      </w:pPr>
      <w:r w:rsidRPr="005B25A1">
        <w:rPr>
          <w:i/>
          <w:iCs/>
          <w:sz w:val="18"/>
          <w:szCs w:val="18"/>
        </w:rPr>
        <w:t>Susan (Huawei) replies to Kefeng (Qualcomm) to clarify that: 1) PIN is SUPI/Consumer/Person level (each person/SUPI can subscribe one or more PINs), resulting in the DNN and S-NSSAI for each PIN is SUPI/Consumer/Person level, see 23.501 'For each PIN, a dedicated DNN/S-NSSAI shall be configured.'. The DNN/S-NSSAI for PIN is actually used as a PIN identifier. 2) For others, such as 5G VN Group, DNN and S-NSSAI is per enterprise configuration, not per each person level.</w:t>
      </w:r>
    </w:p>
    <w:p w14:paraId="113A3C90" w14:textId="77777777" w:rsidR="00C125F6" w:rsidRDefault="00C125F6" w:rsidP="00C125F6">
      <w:pPr>
        <w:pStyle w:val="FP"/>
        <w:keepNext/>
        <w:rPr>
          <w:i/>
          <w:iCs/>
          <w:sz w:val="18"/>
          <w:szCs w:val="18"/>
        </w:rPr>
      </w:pPr>
      <w:r w:rsidRPr="005B25A1">
        <w:rPr>
          <w:i/>
          <w:iCs/>
          <w:sz w:val="18"/>
          <w:szCs w:val="18"/>
        </w:rPr>
        <w:t>Pallab (Nokia) is not convinced with the justification. Once a DNN, S-NSSAI is assigned, why cannot an SMF be selected based on that DNN, S-NSSAI?</w:t>
      </w:r>
    </w:p>
    <w:p w14:paraId="02322759" w14:textId="77777777" w:rsidR="00C125F6" w:rsidRDefault="00C125F6" w:rsidP="00C125F6">
      <w:pPr>
        <w:pStyle w:val="FP"/>
        <w:keepNext/>
        <w:rPr>
          <w:i/>
          <w:iCs/>
          <w:sz w:val="18"/>
          <w:szCs w:val="18"/>
        </w:rPr>
      </w:pPr>
      <w:r w:rsidRPr="005B25A1">
        <w:rPr>
          <w:i/>
          <w:iCs/>
          <w:sz w:val="18"/>
          <w:szCs w:val="18"/>
        </w:rPr>
        <w:t>Susan (Huawei) replies to Pallab (Nokia) to clarify that the PEGC or UEs belonging to a PIN (Personal IoT network) is used by a person, and asks for clarification how it is possible to configure per each person/consumer (identified by one or two SUPIs) information in the NRF?</w:t>
      </w:r>
    </w:p>
    <w:p w14:paraId="591C3C4D" w14:textId="77777777" w:rsidR="00C125F6" w:rsidRDefault="00C125F6" w:rsidP="00C125F6">
      <w:pPr>
        <w:pStyle w:val="FP"/>
        <w:keepNext/>
        <w:rPr>
          <w:i/>
          <w:iCs/>
          <w:sz w:val="18"/>
          <w:szCs w:val="18"/>
        </w:rPr>
      </w:pPr>
      <w:r w:rsidRPr="005B25A1">
        <w:rPr>
          <w:i/>
          <w:iCs/>
          <w:sz w:val="18"/>
          <w:szCs w:val="18"/>
        </w:rPr>
        <w:t>==== Revisions Deadline ====.</w:t>
      </w:r>
    </w:p>
    <w:p w14:paraId="2B422DF1" w14:textId="77777777" w:rsidR="00C125F6" w:rsidRDefault="00C125F6" w:rsidP="00C125F6">
      <w:pPr>
        <w:pStyle w:val="FP"/>
        <w:keepNext/>
        <w:rPr>
          <w:i/>
          <w:iCs/>
          <w:sz w:val="18"/>
          <w:szCs w:val="18"/>
        </w:rPr>
      </w:pPr>
      <w:r w:rsidRPr="005B25A1">
        <w:rPr>
          <w:i/>
          <w:iCs/>
          <w:sz w:val="18"/>
          <w:szCs w:val="18"/>
        </w:rPr>
        <w:t>Pallab (Nokia) proposes to NOTE and responds to Susan (Huawei).</w:t>
      </w:r>
    </w:p>
    <w:p w14:paraId="24E94A79" w14:textId="77777777" w:rsidR="00C125F6" w:rsidRDefault="00C125F6" w:rsidP="00C125F6">
      <w:pPr>
        <w:pStyle w:val="FP"/>
        <w:keepNext/>
        <w:rPr>
          <w:i/>
          <w:iCs/>
          <w:sz w:val="18"/>
          <w:szCs w:val="18"/>
        </w:rPr>
      </w:pPr>
      <w:r w:rsidRPr="005B25A1">
        <w:rPr>
          <w:i/>
          <w:iCs/>
          <w:sz w:val="18"/>
          <w:szCs w:val="18"/>
        </w:rPr>
        <w:t>Qian (Ericsson) proposes to NOTE the paper and replies further to Susan (Huawei) .</w:t>
      </w:r>
    </w:p>
    <w:p w14:paraId="24DAC838" w14:textId="77777777" w:rsidR="00C125F6" w:rsidRDefault="00C125F6" w:rsidP="00C125F6">
      <w:pPr>
        <w:pStyle w:val="FP"/>
        <w:keepNext/>
        <w:rPr>
          <w:i/>
          <w:iCs/>
          <w:sz w:val="18"/>
          <w:szCs w:val="18"/>
        </w:rPr>
      </w:pPr>
      <w:r w:rsidRPr="005B25A1">
        <w:rPr>
          <w:i/>
          <w:iCs/>
          <w:sz w:val="18"/>
          <w:szCs w:val="18"/>
        </w:rPr>
        <w:t>Kefeng (Qualcomm) proposes to NOTE the paper.</w:t>
      </w:r>
    </w:p>
    <w:p w14:paraId="783FD206" w14:textId="77777777" w:rsidR="00C125F6" w:rsidRDefault="00C125F6" w:rsidP="00C125F6">
      <w:pPr>
        <w:pStyle w:val="FP"/>
        <w:keepNext/>
        <w:rPr>
          <w:i/>
          <w:iCs/>
          <w:sz w:val="18"/>
          <w:szCs w:val="18"/>
        </w:rPr>
      </w:pPr>
      <w:r w:rsidRPr="005B25A1">
        <w:rPr>
          <w:i/>
          <w:iCs/>
          <w:sz w:val="18"/>
          <w:szCs w:val="18"/>
        </w:rPr>
        <w:t>Susan (Huawei) replies to Pallab (Nokia) and proposes to postpone this TEI19, and askes whether the same arguments from Pallab, i.e. 'let us wait for actual PIN deployments', can be used to object other topics Nokia is proposing.</w:t>
      </w:r>
    </w:p>
    <w:p w14:paraId="43692D89" w14:textId="77777777" w:rsidR="00C125F6" w:rsidRDefault="00C125F6" w:rsidP="00C125F6">
      <w:pPr>
        <w:pStyle w:val="FP"/>
        <w:keepNext/>
        <w:rPr>
          <w:i/>
          <w:iCs/>
          <w:sz w:val="18"/>
          <w:szCs w:val="18"/>
        </w:rPr>
      </w:pPr>
      <w:r w:rsidRPr="005B25A1">
        <w:rPr>
          <w:i/>
          <w:iCs/>
          <w:sz w:val="18"/>
          <w:szCs w:val="18"/>
        </w:rPr>
        <w:t>Susan (Huawei) cannot accept the proposal from Kefeng (Qualcomm) to NOTE the paper, without technical explanation.</w:t>
      </w:r>
    </w:p>
    <w:p w14:paraId="3504B644" w14:textId="77777777" w:rsidR="00C125F6" w:rsidRDefault="00C125F6" w:rsidP="00C125F6">
      <w:pPr>
        <w:pStyle w:val="FP"/>
        <w:keepNext/>
        <w:rPr>
          <w:i/>
          <w:iCs/>
          <w:sz w:val="18"/>
          <w:szCs w:val="18"/>
        </w:rPr>
      </w:pPr>
      <w:r w:rsidRPr="005B25A1">
        <w:rPr>
          <w:i/>
          <w:iCs/>
          <w:sz w:val="18"/>
          <w:szCs w:val="18"/>
        </w:rPr>
        <w:t>Susan (Huawei) asks for CC#3 or CC#4 discussion on this paper.</w:t>
      </w:r>
    </w:p>
    <w:p w14:paraId="3EC03FB3" w14:textId="77777777" w:rsidR="00C125F6" w:rsidRDefault="00C125F6" w:rsidP="00C125F6">
      <w:pPr>
        <w:pStyle w:val="FP"/>
        <w:keepNext/>
        <w:rPr>
          <w:i/>
          <w:iCs/>
          <w:sz w:val="18"/>
          <w:szCs w:val="18"/>
        </w:rPr>
      </w:pPr>
      <w:r w:rsidRPr="005B25A1">
        <w:rPr>
          <w:i/>
          <w:iCs/>
          <w:sz w:val="18"/>
          <w:szCs w:val="18"/>
        </w:rPr>
        <w:t>==== Final Comments Deadline ====.</w:t>
      </w:r>
    </w:p>
    <w:p w14:paraId="705894E2" w14:textId="77777777" w:rsidR="00C125F6" w:rsidRPr="005B25A1" w:rsidRDefault="00C125F6" w:rsidP="00C125F6">
      <w:pPr>
        <w:pStyle w:val="FP"/>
        <w:keepNext/>
        <w:rPr>
          <w:i/>
          <w:iCs/>
          <w:sz w:val="18"/>
          <w:szCs w:val="18"/>
        </w:rPr>
      </w:pPr>
    </w:p>
    <w:p w14:paraId="76A41EED" w14:textId="77777777" w:rsidR="00C125F6" w:rsidRPr="005B25A1" w:rsidRDefault="00C125F6" w:rsidP="00C125F6">
      <w:pPr>
        <w:keepNext/>
        <w:keepLines/>
        <w:rPr>
          <w:b/>
          <w:bCs/>
        </w:rPr>
      </w:pPr>
      <w:r>
        <w:rPr>
          <w:b/>
          <w:bCs/>
        </w:rPr>
        <w:t>CC#4</w:t>
      </w:r>
      <w:r w:rsidRPr="005B25A1">
        <w:rPr>
          <w:b/>
          <w:bCs/>
        </w:rPr>
        <w:t xml:space="preserve"> Discussion:</w:t>
      </w:r>
    </w:p>
    <w:p w14:paraId="524066BC" w14:textId="77777777" w:rsidR="00C125F6" w:rsidRPr="005B25A1" w:rsidRDefault="00C125F6" w:rsidP="00C125F6">
      <w:pPr>
        <w:keepNext/>
        <w:keepLines/>
      </w:pPr>
      <w:r>
        <w:t>Ericsson and Qualcomm suggested to postpone this to the next meeting to further clarify with off-line discussion between the meetings</w:t>
      </w:r>
      <w:r w:rsidRPr="005B25A1">
        <w:t>.</w:t>
      </w:r>
      <w:r>
        <w:t xml:space="preserve"> Huawei did not think further discussion and study of this proposal was necessary. Ericsson commented that there appeared to be issues and communication between companies would be needed. This was then </w:t>
      </w:r>
      <w:r w:rsidRPr="00B37C9B">
        <w:rPr>
          <w:color w:val="0000FF"/>
        </w:rPr>
        <w:t>postponed</w:t>
      </w:r>
      <w:r>
        <w:t>.</w:t>
      </w:r>
    </w:p>
    <w:p w14:paraId="0BB22599" w14:textId="77777777" w:rsidR="00C125F6" w:rsidRDefault="00C125F6" w:rsidP="00C125F6">
      <w:r w:rsidRPr="005B25A1">
        <w:rPr>
          <w:b/>
          <w:bCs/>
        </w:rPr>
        <w:t>Status:</w:t>
      </w:r>
      <w:r>
        <w:t xml:space="preserve"> </w:t>
      </w:r>
      <w:r w:rsidRPr="00B37C9B">
        <w:rPr>
          <w:color w:val="0000FF"/>
        </w:rPr>
        <w:t>Postponed</w:t>
      </w:r>
      <w:r>
        <w:t>.</w:t>
      </w:r>
    </w:p>
    <w:p w14:paraId="249E2CBF" w14:textId="77777777" w:rsidR="00C125F6" w:rsidRDefault="00C125F6" w:rsidP="00C125F6"/>
    <w:p w14:paraId="755F4248" w14:textId="77777777" w:rsidR="00C125F6" w:rsidRDefault="00C125F6" w:rsidP="00C125F6">
      <w:pPr>
        <w:pStyle w:val="NormTop"/>
      </w:pPr>
      <w:r>
        <w:rPr>
          <w:color w:val="0000FF"/>
        </w:rPr>
        <w:t>S2-2400209</w:t>
      </w:r>
      <w:r w:rsidRPr="00D53282">
        <w:t xml:space="preserve"> </w:t>
      </w:r>
      <w:r>
        <w:t xml:space="preserve">(WID NEW) New WID: Deferred 5GC-MT-LR Procedure for Periodic Location Events based </w:t>
      </w:r>
      <w:proofErr w:type="spellStart"/>
      <w:r>
        <w:t>NRPPa</w:t>
      </w:r>
      <w:proofErr w:type="spellEnd"/>
      <w:r>
        <w:t xml:space="preserve"> Periodic Measurement Reports. (Source: Ericsson)</w:t>
      </w:r>
      <w:r>
        <w:br/>
      </w:r>
      <w:r w:rsidRPr="00D53282">
        <w:rPr>
          <w:b/>
        </w:rPr>
        <w:t>Document for:</w:t>
      </w:r>
      <w:r w:rsidRPr="00D53282">
        <w:t xml:space="preserve"> </w:t>
      </w:r>
      <w:r>
        <w:t>Approval</w:t>
      </w:r>
      <w:r>
        <w:br/>
      </w:r>
      <w:r w:rsidRPr="00D53282">
        <w:rPr>
          <w:b/>
        </w:rPr>
        <w:t>Abstract:</w:t>
      </w:r>
      <w:r w:rsidRPr="00D53282">
        <w:t xml:space="preserve"> </w:t>
      </w:r>
      <w:r>
        <w:br/>
        <w:t>TEI19 WI proposal for Deferred 5GC-MT-LR procedure.</w:t>
      </w:r>
    </w:p>
    <w:p w14:paraId="627EC5B5" w14:textId="77777777" w:rsidR="00C125F6" w:rsidRPr="005B25A1" w:rsidRDefault="00C125F6" w:rsidP="00C125F6">
      <w:pPr>
        <w:pStyle w:val="FP"/>
        <w:keepNext/>
        <w:rPr>
          <w:b/>
          <w:bCs/>
          <w:i/>
          <w:iCs/>
          <w:sz w:val="18"/>
          <w:szCs w:val="18"/>
        </w:rPr>
      </w:pPr>
      <w:r w:rsidRPr="005B25A1">
        <w:rPr>
          <w:b/>
          <w:bCs/>
          <w:i/>
          <w:iCs/>
          <w:sz w:val="18"/>
          <w:szCs w:val="18"/>
        </w:rPr>
        <w:t>e-mail discussion:</w:t>
      </w:r>
    </w:p>
    <w:p w14:paraId="34738CD8" w14:textId="77777777" w:rsidR="00C125F6" w:rsidRDefault="00C125F6" w:rsidP="00C125F6">
      <w:pPr>
        <w:pStyle w:val="FP"/>
        <w:keepNext/>
        <w:rPr>
          <w:i/>
          <w:iCs/>
          <w:sz w:val="18"/>
          <w:szCs w:val="18"/>
        </w:rPr>
      </w:pPr>
      <w:r w:rsidRPr="005B25A1">
        <w:rPr>
          <w:i/>
          <w:iCs/>
          <w:sz w:val="18"/>
          <w:szCs w:val="18"/>
        </w:rPr>
        <w:t>Yunjing(CATT) provides comment.</w:t>
      </w:r>
    </w:p>
    <w:p w14:paraId="4FEEF703" w14:textId="77777777" w:rsidR="00C125F6" w:rsidRDefault="00C125F6" w:rsidP="00C125F6">
      <w:pPr>
        <w:pStyle w:val="FP"/>
        <w:keepNext/>
        <w:rPr>
          <w:i/>
          <w:iCs/>
          <w:sz w:val="18"/>
          <w:szCs w:val="18"/>
        </w:rPr>
      </w:pPr>
      <w:r w:rsidRPr="005B25A1">
        <w:rPr>
          <w:i/>
          <w:iCs/>
          <w:sz w:val="18"/>
          <w:szCs w:val="18"/>
        </w:rPr>
        <w:t>Richard (Ericsson) responses to Yunjing(CATT).</w:t>
      </w:r>
    </w:p>
    <w:p w14:paraId="1D86FEF1" w14:textId="77777777" w:rsidR="00C125F6" w:rsidRDefault="00C125F6" w:rsidP="00C125F6">
      <w:pPr>
        <w:pStyle w:val="FP"/>
        <w:keepNext/>
        <w:rPr>
          <w:i/>
          <w:iCs/>
          <w:sz w:val="18"/>
          <w:szCs w:val="18"/>
        </w:rPr>
      </w:pPr>
      <w:r w:rsidRPr="005B25A1">
        <w:rPr>
          <w:i/>
          <w:iCs/>
          <w:sz w:val="18"/>
          <w:szCs w:val="18"/>
        </w:rPr>
        <w:t>Yunjing (CATT) replies to Richard (Ericsson).</w:t>
      </w:r>
    </w:p>
    <w:p w14:paraId="5EEF16A6" w14:textId="77777777" w:rsidR="00C125F6" w:rsidRDefault="00C125F6" w:rsidP="00C125F6">
      <w:pPr>
        <w:pStyle w:val="FP"/>
        <w:keepNext/>
        <w:rPr>
          <w:i/>
          <w:iCs/>
          <w:sz w:val="18"/>
          <w:szCs w:val="18"/>
        </w:rPr>
      </w:pPr>
      <w:r w:rsidRPr="005B25A1">
        <w:rPr>
          <w:i/>
          <w:iCs/>
          <w:sz w:val="18"/>
          <w:szCs w:val="18"/>
        </w:rPr>
        <w:t>Richard (Ericsson) replies to Yunjing (CATT).</w:t>
      </w:r>
    </w:p>
    <w:p w14:paraId="1544D9DD" w14:textId="77777777" w:rsidR="00C125F6" w:rsidRDefault="00C125F6" w:rsidP="00C125F6">
      <w:pPr>
        <w:pStyle w:val="FP"/>
        <w:keepNext/>
        <w:rPr>
          <w:i/>
          <w:iCs/>
          <w:sz w:val="18"/>
          <w:szCs w:val="18"/>
        </w:rPr>
      </w:pPr>
      <w:r w:rsidRPr="005B25A1">
        <w:rPr>
          <w:i/>
          <w:iCs/>
          <w:sz w:val="18"/>
          <w:szCs w:val="18"/>
        </w:rPr>
        <w:t>Richard (Ericsson) provides r01, adding T-Mobile USA and Huawei as supporter company.</w:t>
      </w:r>
    </w:p>
    <w:p w14:paraId="0D66BAEC" w14:textId="77777777" w:rsidR="00C125F6" w:rsidRDefault="00C125F6" w:rsidP="00C125F6">
      <w:pPr>
        <w:pStyle w:val="FP"/>
        <w:keepNext/>
        <w:rPr>
          <w:i/>
          <w:iCs/>
          <w:sz w:val="18"/>
          <w:szCs w:val="18"/>
        </w:rPr>
      </w:pPr>
      <w:r w:rsidRPr="005B25A1">
        <w:rPr>
          <w:i/>
          <w:iCs/>
          <w:sz w:val="18"/>
          <w:szCs w:val="18"/>
        </w:rPr>
        <w:t>Yunjing (CATT) concerns the need of this TEI proposal since SA2 already has UE based solution.</w:t>
      </w:r>
    </w:p>
    <w:p w14:paraId="391D95B9" w14:textId="77777777" w:rsidR="00C125F6" w:rsidRDefault="00C125F6" w:rsidP="00C125F6">
      <w:pPr>
        <w:pStyle w:val="FP"/>
        <w:keepNext/>
        <w:rPr>
          <w:i/>
          <w:iCs/>
          <w:sz w:val="18"/>
          <w:szCs w:val="18"/>
        </w:rPr>
      </w:pPr>
      <w:r w:rsidRPr="005B25A1">
        <w:rPr>
          <w:i/>
          <w:iCs/>
          <w:sz w:val="18"/>
          <w:szCs w:val="18"/>
        </w:rPr>
        <w:t>Richard (Ericsson) provides r02, adding China Mobile as supporting company.</w:t>
      </w:r>
    </w:p>
    <w:p w14:paraId="3F05B791" w14:textId="77777777" w:rsidR="00C125F6" w:rsidRDefault="00C125F6" w:rsidP="00C125F6">
      <w:pPr>
        <w:pStyle w:val="FP"/>
        <w:keepNext/>
        <w:rPr>
          <w:i/>
          <w:iCs/>
          <w:sz w:val="18"/>
          <w:szCs w:val="18"/>
        </w:rPr>
      </w:pPr>
      <w:r w:rsidRPr="005B25A1">
        <w:rPr>
          <w:i/>
          <w:iCs/>
          <w:sz w:val="18"/>
          <w:szCs w:val="18"/>
        </w:rPr>
        <w:t>Richard (Ericsson) UE based approach does not always satisfy operators needs and one can see many functions in 3GPP that has both options includes like Location Services.</w:t>
      </w:r>
    </w:p>
    <w:p w14:paraId="59601BF4" w14:textId="77777777" w:rsidR="00C125F6" w:rsidRDefault="00C125F6" w:rsidP="00C125F6">
      <w:pPr>
        <w:pStyle w:val="FP"/>
        <w:keepNext/>
        <w:rPr>
          <w:i/>
          <w:iCs/>
          <w:sz w:val="18"/>
          <w:szCs w:val="18"/>
        </w:rPr>
      </w:pPr>
      <w:r w:rsidRPr="005B25A1">
        <w:rPr>
          <w:i/>
          <w:iCs/>
          <w:sz w:val="18"/>
          <w:szCs w:val="18"/>
        </w:rPr>
        <w:t>==== Revisions Deadline ====.</w:t>
      </w:r>
    </w:p>
    <w:p w14:paraId="571D3728" w14:textId="77777777" w:rsidR="00C125F6" w:rsidRDefault="00C125F6" w:rsidP="00C125F6">
      <w:pPr>
        <w:pStyle w:val="FP"/>
        <w:keepNext/>
        <w:rPr>
          <w:i/>
          <w:iCs/>
          <w:sz w:val="18"/>
          <w:szCs w:val="18"/>
        </w:rPr>
      </w:pPr>
      <w:r w:rsidRPr="005B25A1">
        <w:rPr>
          <w:i/>
          <w:iCs/>
          <w:sz w:val="18"/>
          <w:szCs w:val="18"/>
        </w:rPr>
        <w:t>Yunjing (CATT) suggests to postpone the TEI since the mobility issue raised earlier this week has not been addressed, and coordination with RAN WG is possible needed.</w:t>
      </w:r>
    </w:p>
    <w:p w14:paraId="16D9D95E" w14:textId="77777777" w:rsidR="00C125F6" w:rsidRDefault="00C125F6" w:rsidP="00C125F6">
      <w:pPr>
        <w:pStyle w:val="FP"/>
        <w:keepNext/>
        <w:rPr>
          <w:i/>
          <w:iCs/>
          <w:sz w:val="18"/>
          <w:szCs w:val="18"/>
        </w:rPr>
      </w:pPr>
      <w:r w:rsidRPr="005B25A1">
        <w:rPr>
          <w:i/>
          <w:iCs/>
          <w:sz w:val="18"/>
          <w:szCs w:val="18"/>
        </w:rPr>
        <w:t>Runze (Huawei) supports the TEI work and clarifies the motivation.</w:t>
      </w:r>
    </w:p>
    <w:p w14:paraId="3E74AAD7" w14:textId="77777777" w:rsidR="00C125F6" w:rsidRDefault="00C125F6" w:rsidP="00C125F6">
      <w:pPr>
        <w:pStyle w:val="FP"/>
        <w:keepNext/>
        <w:rPr>
          <w:i/>
          <w:iCs/>
          <w:sz w:val="18"/>
          <w:szCs w:val="18"/>
        </w:rPr>
      </w:pPr>
      <w:r w:rsidRPr="005B25A1">
        <w:rPr>
          <w:i/>
          <w:iCs/>
          <w:sz w:val="18"/>
          <w:szCs w:val="18"/>
        </w:rPr>
        <w:t>Richard (Ericsson) addresses questions from Yunjing (CATT), and suggest to endorse the TEI item.</w:t>
      </w:r>
    </w:p>
    <w:p w14:paraId="1CCABCB8" w14:textId="77777777" w:rsidR="00C125F6" w:rsidRDefault="00C125F6" w:rsidP="00C125F6">
      <w:pPr>
        <w:pStyle w:val="FP"/>
        <w:keepNext/>
        <w:rPr>
          <w:i/>
          <w:iCs/>
          <w:sz w:val="18"/>
          <w:szCs w:val="18"/>
        </w:rPr>
      </w:pPr>
      <w:r w:rsidRPr="005B25A1">
        <w:rPr>
          <w:i/>
          <w:iCs/>
          <w:sz w:val="18"/>
          <w:szCs w:val="18"/>
        </w:rPr>
        <w:t>Yunjing(CATT) don't think Richard (Ericsson) addressed her questions, and don't agree to endorse the TEI item this meeting in a rush.</w:t>
      </w:r>
    </w:p>
    <w:p w14:paraId="28B6A4AE" w14:textId="77777777" w:rsidR="00C125F6" w:rsidRDefault="00C125F6" w:rsidP="00C125F6">
      <w:pPr>
        <w:pStyle w:val="FP"/>
        <w:keepNext/>
        <w:rPr>
          <w:i/>
          <w:iCs/>
          <w:sz w:val="18"/>
          <w:szCs w:val="18"/>
        </w:rPr>
      </w:pPr>
      <w:r w:rsidRPr="005B25A1">
        <w:rPr>
          <w:i/>
          <w:iCs/>
          <w:sz w:val="18"/>
          <w:szCs w:val="18"/>
        </w:rPr>
        <w:t>Yunjing(CATT) replies to Runze (Huawei), the procedure proposed in corresponding CR is actually a new end to end procedure.</w:t>
      </w:r>
    </w:p>
    <w:p w14:paraId="01D865C8" w14:textId="77777777" w:rsidR="00C125F6" w:rsidRDefault="00C125F6" w:rsidP="00C125F6">
      <w:pPr>
        <w:pStyle w:val="FP"/>
        <w:keepNext/>
        <w:rPr>
          <w:i/>
          <w:iCs/>
          <w:sz w:val="18"/>
          <w:szCs w:val="18"/>
        </w:rPr>
      </w:pPr>
      <w:r w:rsidRPr="005B25A1">
        <w:rPr>
          <w:i/>
          <w:iCs/>
          <w:sz w:val="18"/>
          <w:szCs w:val="18"/>
        </w:rPr>
        <w:t>Richard (Ericsson) disagrees the questions have not been answered. Item was shared in the Chicago meeting which happened 2 and half months ago.</w:t>
      </w:r>
    </w:p>
    <w:p w14:paraId="65C55078" w14:textId="77777777" w:rsidR="00C125F6" w:rsidRDefault="00C125F6" w:rsidP="00C125F6">
      <w:pPr>
        <w:pStyle w:val="FP"/>
        <w:keepNext/>
        <w:rPr>
          <w:i/>
          <w:iCs/>
          <w:sz w:val="18"/>
          <w:szCs w:val="18"/>
        </w:rPr>
      </w:pPr>
      <w:r w:rsidRPr="005B25A1">
        <w:rPr>
          <w:i/>
          <w:iCs/>
          <w:sz w:val="18"/>
          <w:szCs w:val="18"/>
        </w:rPr>
        <w:t>==== Final Comments Deadline ====.</w:t>
      </w:r>
    </w:p>
    <w:p w14:paraId="5DACE8E1" w14:textId="77777777" w:rsidR="00C125F6" w:rsidRPr="005B25A1" w:rsidRDefault="00C125F6" w:rsidP="00C125F6">
      <w:pPr>
        <w:pStyle w:val="FP"/>
        <w:keepNext/>
        <w:rPr>
          <w:i/>
          <w:iCs/>
          <w:sz w:val="18"/>
          <w:szCs w:val="18"/>
        </w:rPr>
      </w:pPr>
    </w:p>
    <w:p w14:paraId="4D6EF60D" w14:textId="77777777" w:rsidR="00C125F6" w:rsidRPr="005B25A1" w:rsidRDefault="00C125F6" w:rsidP="00C125F6">
      <w:pPr>
        <w:keepNext/>
        <w:keepLines/>
        <w:rPr>
          <w:b/>
          <w:bCs/>
        </w:rPr>
      </w:pPr>
      <w:r>
        <w:rPr>
          <w:b/>
          <w:bCs/>
        </w:rPr>
        <w:t>CC#4</w:t>
      </w:r>
      <w:r w:rsidRPr="005B25A1">
        <w:rPr>
          <w:b/>
          <w:bCs/>
        </w:rPr>
        <w:t xml:space="preserve"> Discussion:</w:t>
      </w:r>
    </w:p>
    <w:p w14:paraId="27D2008E" w14:textId="4E242224" w:rsidR="00C125F6" w:rsidRPr="005B25A1" w:rsidRDefault="00C125F6" w:rsidP="00C125F6">
      <w:pPr>
        <w:keepNext/>
        <w:keepLines/>
      </w:pPr>
      <w:r>
        <w:t xml:space="preserve">r02 was proposed for endorsement. There had not been time to review this revision and this was then </w:t>
      </w:r>
      <w:r w:rsidRPr="00B37C9B">
        <w:rPr>
          <w:color w:val="0000FF"/>
        </w:rPr>
        <w:t>postponed</w:t>
      </w:r>
      <w:r>
        <w:t>.</w:t>
      </w:r>
    </w:p>
    <w:p w14:paraId="3E6C1FEE" w14:textId="77777777" w:rsidR="00C125F6" w:rsidRDefault="00C125F6" w:rsidP="00C125F6">
      <w:r w:rsidRPr="005B25A1">
        <w:rPr>
          <w:b/>
          <w:bCs/>
        </w:rPr>
        <w:t>Status:</w:t>
      </w:r>
      <w:r>
        <w:t xml:space="preserve"> </w:t>
      </w:r>
      <w:r w:rsidRPr="00B37C9B">
        <w:rPr>
          <w:color w:val="0000FF"/>
        </w:rPr>
        <w:t>Postponed</w:t>
      </w:r>
      <w:r>
        <w:t>.</w:t>
      </w:r>
    </w:p>
    <w:p w14:paraId="6A335AB6" w14:textId="77777777" w:rsidR="008074D2" w:rsidRDefault="008074D2" w:rsidP="00C125F6"/>
    <w:p w14:paraId="3E52EB5E" w14:textId="77777777" w:rsidR="008074D2" w:rsidRDefault="008074D2" w:rsidP="008074D2">
      <w:pPr>
        <w:pStyle w:val="NormTop"/>
      </w:pPr>
      <w:r>
        <w:rPr>
          <w:color w:val="0000FF"/>
        </w:rPr>
        <w:lastRenderedPageBreak/>
        <w:t>S2-2400299</w:t>
      </w:r>
      <w:r w:rsidRPr="00D53282">
        <w:t xml:space="preserve"> </w:t>
      </w:r>
      <w:r>
        <w:t>(WID NEW) New WID on Indirect Network Sharing . (Source: China Unicom)</w:t>
      </w:r>
      <w:r>
        <w:br/>
      </w:r>
      <w:r w:rsidRPr="00D53282">
        <w:rPr>
          <w:b/>
        </w:rPr>
        <w:t>Document for:</w:t>
      </w:r>
      <w:r w:rsidRPr="00D53282">
        <w:t xml:space="preserve"> </w:t>
      </w:r>
      <w:r>
        <w:t>Approval</w:t>
      </w:r>
      <w:r>
        <w:br/>
      </w:r>
      <w:r w:rsidRPr="00D53282">
        <w:rPr>
          <w:b/>
        </w:rPr>
        <w:t>Abstract:</w:t>
      </w:r>
      <w:r w:rsidRPr="00D53282">
        <w:t xml:space="preserve"> </w:t>
      </w:r>
      <w:r>
        <w:br/>
        <w:t>The work is to define the necessary architectural and functional enhancements to enable support of these stage 1 requirements of Indirect Network Sharing.</w:t>
      </w:r>
    </w:p>
    <w:p w14:paraId="0E1C3CC9" w14:textId="77777777" w:rsidR="008074D2" w:rsidRPr="005B25A1" w:rsidRDefault="008074D2" w:rsidP="008074D2">
      <w:pPr>
        <w:keepNext/>
        <w:keepLines/>
        <w:rPr>
          <w:b/>
          <w:bCs/>
        </w:rPr>
      </w:pPr>
      <w:r w:rsidRPr="005B25A1">
        <w:rPr>
          <w:b/>
          <w:bCs/>
        </w:rPr>
        <w:t>Convenor comment:</w:t>
      </w:r>
    </w:p>
    <w:p w14:paraId="6C549101" w14:textId="77777777" w:rsidR="008074D2" w:rsidRPr="005B25A1" w:rsidRDefault="008074D2" w:rsidP="008074D2">
      <w:pPr>
        <w:keepNext/>
        <w:keepLines/>
      </w:pPr>
      <w:r w:rsidRPr="005B25A1">
        <w:t>Endorse r07? China Unicom proposed changes on r07: 1. The wording of NOTE 2 in the Objective: clause changes to 'The scenario where the participating operator is different from the home network operator of the UE is not supported in this release. As part of this TEI19 WID, it will be documented how to handle the inbound roaming UE of the participating operator in the shared area of Indirect Network Sharing based on roaming agreement (e.g. redirect UE to 4G network of the participating operator to receive services using currently available mechanism).' 2. And remove Vodafone from supporting company list.</w:t>
      </w:r>
    </w:p>
    <w:p w14:paraId="034BD717" w14:textId="77777777" w:rsidR="008074D2" w:rsidRPr="005B25A1" w:rsidRDefault="008074D2" w:rsidP="008074D2">
      <w:pPr>
        <w:pStyle w:val="FP"/>
        <w:keepNext/>
        <w:rPr>
          <w:b/>
          <w:bCs/>
          <w:i/>
          <w:iCs/>
          <w:sz w:val="18"/>
          <w:szCs w:val="18"/>
        </w:rPr>
      </w:pPr>
      <w:r w:rsidRPr="005B25A1">
        <w:rPr>
          <w:b/>
          <w:bCs/>
          <w:i/>
          <w:iCs/>
          <w:sz w:val="18"/>
          <w:szCs w:val="18"/>
        </w:rPr>
        <w:t>e-mail discussion:</w:t>
      </w:r>
    </w:p>
    <w:p w14:paraId="0F874D6C" w14:textId="77777777" w:rsidR="008074D2" w:rsidRDefault="008074D2" w:rsidP="008074D2">
      <w:pPr>
        <w:pStyle w:val="FP"/>
        <w:keepNext/>
        <w:rPr>
          <w:i/>
          <w:iCs/>
          <w:sz w:val="18"/>
          <w:szCs w:val="18"/>
        </w:rPr>
      </w:pPr>
      <w:r w:rsidRPr="005B25A1">
        <w:rPr>
          <w:i/>
          <w:iCs/>
          <w:sz w:val="18"/>
          <w:szCs w:val="18"/>
        </w:rPr>
        <w:t>Laurent (Nokia): supports the WID and is happy to cosign.</w:t>
      </w:r>
    </w:p>
    <w:p w14:paraId="54B1E753" w14:textId="77777777" w:rsidR="008074D2" w:rsidRDefault="008074D2" w:rsidP="008074D2">
      <w:pPr>
        <w:pStyle w:val="FP"/>
        <w:keepNext/>
        <w:rPr>
          <w:i/>
          <w:iCs/>
          <w:sz w:val="18"/>
          <w:szCs w:val="18"/>
        </w:rPr>
      </w:pPr>
      <w:r w:rsidRPr="005B25A1">
        <w:rPr>
          <w:i/>
          <w:iCs/>
          <w:sz w:val="18"/>
          <w:szCs w:val="18"/>
        </w:rPr>
        <w:t>Tianqi (China Unicom) provides r01 to remove the 'charging part' in the objective clause.</w:t>
      </w:r>
    </w:p>
    <w:p w14:paraId="480449BF" w14:textId="77777777" w:rsidR="008074D2" w:rsidRDefault="008074D2" w:rsidP="008074D2">
      <w:pPr>
        <w:pStyle w:val="FP"/>
        <w:keepNext/>
        <w:rPr>
          <w:i/>
          <w:iCs/>
          <w:sz w:val="18"/>
          <w:szCs w:val="18"/>
        </w:rPr>
      </w:pPr>
      <w:r w:rsidRPr="005B25A1">
        <w:rPr>
          <w:i/>
          <w:iCs/>
          <w:sz w:val="18"/>
          <w:szCs w:val="18"/>
        </w:rPr>
        <w:t>Tianqi (China Unicom) provides r02 to add the supporting company.</w:t>
      </w:r>
    </w:p>
    <w:p w14:paraId="678E021F" w14:textId="77777777" w:rsidR="008074D2" w:rsidRDefault="008074D2" w:rsidP="008074D2">
      <w:pPr>
        <w:pStyle w:val="FP"/>
        <w:keepNext/>
        <w:rPr>
          <w:i/>
          <w:iCs/>
          <w:sz w:val="18"/>
          <w:szCs w:val="18"/>
        </w:rPr>
      </w:pPr>
      <w:r w:rsidRPr="005B25A1">
        <w:rPr>
          <w:i/>
          <w:iCs/>
          <w:sz w:val="18"/>
          <w:szCs w:val="18"/>
        </w:rPr>
        <w:t>Haris(Qualcomm) proposes to reduce the TUs to 0.5.</w:t>
      </w:r>
    </w:p>
    <w:p w14:paraId="4DF44204" w14:textId="77777777" w:rsidR="008074D2" w:rsidRDefault="008074D2" w:rsidP="008074D2">
      <w:pPr>
        <w:pStyle w:val="FP"/>
        <w:keepNext/>
        <w:rPr>
          <w:i/>
          <w:iCs/>
          <w:sz w:val="18"/>
          <w:szCs w:val="18"/>
        </w:rPr>
      </w:pPr>
      <w:r w:rsidRPr="005B25A1">
        <w:rPr>
          <w:i/>
          <w:iCs/>
          <w:sz w:val="18"/>
          <w:szCs w:val="18"/>
        </w:rPr>
        <w:t>Tianqi (China Unicom) suggests to reduce the TUs to 1.</w:t>
      </w:r>
    </w:p>
    <w:p w14:paraId="2E957CBB" w14:textId="77777777" w:rsidR="008074D2" w:rsidRDefault="008074D2" w:rsidP="008074D2">
      <w:pPr>
        <w:pStyle w:val="FP"/>
        <w:keepNext/>
        <w:rPr>
          <w:i/>
          <w:iCs/>
          <w:sz w:val="18"/>
          <w:szCs w:val="18"/>
        </w:rPr>
      </w:pPr>
      <w:r w:rsidRPr="005B25A1">
        <w:rPr>
          <w:i/>
          <w:iCs/>
          <w:sz w:val="18"/>
          <w:szCs w:val="18"/>
        </w:rPr>
        <w:t>Tianqi (China Unicom) provides r03 to reduce the TU to 1.</w:t>
      </w:r>
    </w:p>
    <w:p w14:paraId="37DECD47" w14:textId="77777777" w:rsidR="008074D2" w:rsidRDefault="008074D2" w:rsidP="008074D2">
      <w:pPr>
        <w:pStyle w:val="FP"/>
        <w:keepNext/>
        <w:rPr>
          <w:i/>
          <w:iCs/>
          <w:sz w:val="18"/>
          <w:szCs w:val="18"/>
        </w:rPr>
      </w:pPr>
      <w:r w:rsidRPr="005B25A1">
        <w:rPr>
          <w:i/>
          <w:iCs/>
          <w:sz w:val="18"/>
          <w:szCs w:val="18"/>
        </w:rPr>
        <w:t>Saso (Intel) seeks clarifications.</w:t>
      </w:r>
    </w:p>
    <w:p w14:paraId="7975F13C" w14:textId="77777777" w:rsidR="008074D2" w:rsidRDefault="008074D2" w:rsidP="008074D2">
      <w:pPr>
        <w:pStyle w:val="FP"/>
        <w:keepNext/>
        <w:rPr>
          <w:i/>
          <w:iCs/>
          <w:sz w:val="18"/>
          <w:szCs w:val="18"/>
        </w:rPr>
      </w:pPr>
      <w:r w:rsidRPr="005B25A1">
        <w:rPr>
          <w:i/>
          <w:iCs/>
          <w:sz w:val="18"/>
          <w:szCs w:val="18"/>
        </w:rPr>
        <w:t>Tianqi (China Unicom) replies to Saso.</w:t>
      </w:r>
    </w:p>
    <w:p w14:paraId="3CB47FD6" w14:textId="77777777" w:rsidR="008074D2" w:rsidRDefault="008074D2" w:rsidP="008074D2">
      <w:pPr>
        <w:pStyle w:val="FP"/>
        <w:keepNext/>
        <w:rPr>
          <w:i/>
          <w:iCs/>
          <w:sz w:val="18"/>
          <w:szCs w:val="18"/>
        </w:rPr>
      </w:pPr>
      <w:r w:rsidRPr="005B25A1">
        <w:rPr>
          <w:i/>
          <w:iCs/>
          <w:sz w:val="18"/>
          <w:szCs w:val="18"/>
        </w:rPr>
        <w:t>Tianqi (China Unicom) provides r04.</w:t>
      </w:r>
    </w:p>
    <w:p w14:paraId="73990417" w14:textId="77777777" w:rsidR="008074D2" w:rsidRDefault="008074D2" w:rsidP="008074D2">
      <w:pPr>
        <w:pStyle w:val="FP"/>
        <w:keepNext/>
        <w:rPr>
          <w:i/>
          <w:iCs/>
          <w:sz w:val="18"/>
          <w:szCs w:val="18"/>
        </w:rPr>
      </w:pPr>
      <w:r w:rsidRPr="005B25A1">
        <w:rPr>
          <w:i/>
          <w:iCs/>
          <w:sz w:val="18"/>
          <w:szCs w:val="18"/>
        </w:rPr>
        <w:t>Haris(Qualcomm) asks question for clarification on new text in r04 and proposes alternative text.</w:t>
      </w:r>
    </w:p>
    <w:p w14:paraId="503ECDE8" w14:textId="77777777" w:rsidR="008074D2" w:rsidRDefault="008074D2" w:rsidP="008074D2">
      <w:pPr>
        <w:pStyle w:val="FP"/>
        <w:keepNext/>
        <w:rPr>
          <w:i/>
          <w:iCs/>
          <w:sz w:val="18"/>
          <w:szCs w:val="18"/>
        </w:rPr>
      </w:pPr>
      <w:r w:rsidRPr="005B25A1">
        <w:rPr>
          <w:i/>
          <w:iCs/>
          <w:sz w:val="18"/>
          <w:szCs w:val="18"/>
        </w:rPr>
        <w:t>Tianqi (China Unicom) provides r05.</w:t>
      </w:r>
    </w:p>
    <w:p w14:paraId="146E1852" w14:textId="77777777" w:rsidR="008074D2" w:rsidRDefault="008074D2" w:rsidP="008074D2">
      <w:pPr>
        <w:pStyle w:val="FP"/>
        <w:keepNext/>
        <w:rPr>
          <w:i/>
          <w:iCs/>
          <w:sz w:val="18"/>
          <w:szCs w:val="18"/>
        </w:rPr>
      </w:pPr>
      <w:r w:rsidRPr="005B25A1">
        <w:rPr>
          <w:i/>
          <w:iCs/>
          <w:sz w:val="18"/>
          <w:szCs w:val="18"/>
        </w:rPr>
        <w:t xml:space="preserve">Shabnam (Ericsson) would support Haris approach, describe the scenario and not number of SMFs </w:t>
      </w:r>
      <w:r w:rsidRPr="005B25A1">
        <w:rPr>
          <w:rFonts w:ascii="Segoe UI Emoji" w:hAnsi="Segoe UI Emoji" w:cs="Segoe UI Emoji"/>
          <w:i/>
          <w:iCs/>
          <w:sz w:val="18"/>
          <w:szCs w:val="18"/>
        </w:rPr>
        <w:t>😊</w:t>
      </w:r>
      <w:r w:rsidRPr="005B25A1">
        <w:rPr>
          <w:i/>
          <w:iCs/>
          <w:sz w:val="18"/>
          <w:szCs w:val="18"/>
        </w:rPr>
        <w:t>.</w:t>
      </w:r>
    </w:p>
    <w:p w14:paraId="5EA7CFDD" w14:textId="77777777" w:rsidR="008074D2" w:rsidRDefault="008074D2" w:rsidP="008074D2">
      <w:pPr>
        <w:pStyle w:val="FP"/>
        <w:keepNext/>
        <w:rPr>
          <w:i/>
          <w:iCs/>
          <w:sz w:val="18"/>
          <w:szCs w:val="18"/>
        </w:rPr>
      </w:pPr>
      <w:r w:rsidRPr="005B25A1">
        <w:rPr>
          <w:i/>
          <w:iCs/>
          <w:sz w:val="18"/>
          <w:szCs w:val="18"/>
        </w:rPr>
        <w:t>Tianqi (China Unicom) gives a clarification and suggestion.</w:t>
      </w:r>
    </w:p>
    <w:p w14:paraId="66DE3576" w14:textId="77777777" w:rsidR="008074D2" w:rsidRDefault="008074D2" w:rsidP="008074D2">
      <w:pPr>
        <w:pStyle w:val="FP"/>
        <w:keepNext/>
        <w:rPr>
          <w:i/>
          <w:iCs/>
          <w:sz w:val="18"/>
          <w:szCs w:val="18"/>
        </w:rPr>
      </w:pPr>
      <w:r w:rsidRPr="005B25A1">
        <w:rPr>
          <w:i/>
          <w:iCs/>
          <w:sz w:val="18"/>
          <w:szCs w:val="18"/>
        </w:rPr>
        <w:t>Fenqin (Huawei) suggest some wording.</w:t>
      </w:r>
    </w:p>
    <w:p w14:paraId="75B5EA72" w14:textId="77777777" w:rsidR="008074D2" w:rsidRDefault="008074D2" w:rsidP="008074D2">
      <w:pPr>
        <w:pStyle w:val="FP"/>
        <w:keepNext/>
        <w:rPr>
          <w:i/>
          <w:iCs/>
          <w:sz w:val="18"/>
          <w:szCs w:val="18"/>
        </w:rPr>
      </w:pPr>
      <w:r w:rsidRPr="005B25A1">
        <w:rPr>
          <w:i/>
          <w:iCs/>
          <w:sz w:val="18"/>
          <w:szCs w:val="18"/>
        </w:rPr>
        <w:t>Tianqi (China Unicom) provides r06 to refine the wording.</w:t>
      </w:r>
    </w:p>
    <w:p w14:paraId="5EF01DE9" w14:textId="77777777" w:rsidR="008074D2" w:rsidRDefault="008074D2" w:rsidP="008074D2">
      <w:pPr>
        <w:pStyle w:val="FP"/>
        <w:keepNext/>
        <w:rPr>
          <w:i/>
          <w:iCs/>
          <w:sz w:val="18"/>
          <w:szCs w:val="18"/>
        </w:rPr>
      </w:pPr>
      <w:r w:rsidRPr="005B25A1">
        <w:rPr>
          <w:i/>
          <w:iCs/>
          <w:sz w:val="18"/>
          <w:szCs w:val="18"/>
        </w:rPr>
        <w:t>Jicheol (Samsung) comments.</w:t>
      </w:r>
    </w:p>
    <w:p w14:paraId="3CB84F48" w14:textId="77777777" w:rsidR="008074D2" w:rsidRDefault="008074D2" w:rsidP="008074D2">
      <w:pPr>
        <w:pStyle w:val="FP"/>
        <w:keepNext/>
        <w:rPr>
          <w:i/>
          <w:iCs/>
          <w:sz w:val="18"/>
          <w:szCs w:val="18"/>
        </w:rPr>
      </w:pPr>
      <w:r w:rsidRPr="005B25A1">
        <w:rPr>
          <w:i/>
          <w:iCs/>
          <w:sz w:val="18"/>
          <w:szCs w:val="18"/>
        </w:rPr>
        <w:t>Tianqi (China Unicom) gives a clarification.</w:t>
      </w:r>
    </w:p>
    <w:p w14:paraId="05C65C9E" w14:textId="77777777" w:rsidR="008074D2" w:rsidRDefault="008074D2" w:rsidP="008074D2">
      <w:pPr>
        <w:pStyle w:val="FP"/>
        <w:keepNext/>
        <w:rPr>
          <w:i/>
          <w:iCs/>
          <w:sz w:val="18"/>
          <w:szCs w:val="18"/>
        </w:rPr>
      </w:pPr>
      <w:r w:rsidRPr="005B25A1">
        <w:rPr>
          <w:i/>
          <w:iCs/>
          <w:sz w:val="18"/>
          <w:szCs w:val="18"/>
        </w:rPr>
        <w:t>Saso (Intel) is OK with r06.</w:t>
      </w:r>
    </w:p>
    <w:p w14:paraId="25DBDC9C" w14:textId="77777777" w:rsidR="008074D2" w:rsidRDefault="008074D2" w:rsidP="008074D2">
      <w:pPr>
        <w:pStyle w:val="FP"/>
        <w:keepNext/>
        <w:rPr>
          <w:i/>
          <w:iCs/>
          <w:sz w:val="18"/>
          <w:szCs w:val="18"/>
        </w:rPr>
      </w:pPr>
      <w:r w:rsidRPr="005B25A1">
        <w:rPr>
          <w:i/>
          <w:iCs/>
          <w:sz w:val="18"/>
          <w:szCs w:val="18"/>
        </w:rPr>
        <w:t>Tianqi (China Unicom) provides r07.</w:t>
      </w:r>
    </w:p>
    <w:p w14:paraId="7EAB23E3" w14:textId="77777777" w:rsidR="008074D2" w:rsidRDefault="008074D2" w:rsidP="008074D2">
      <w:pPr>
        <w:pStyle w:val="FP"/>
        <w:keepNext/>
        <w:rPr>
          <w:i/>
          <w:iCs/>
          <w:sz w:val="18"/>
          <w:szCs w:val="18"/>
        </w:rPr>
      </w:pPr>
      <w:r w:rsidRPr="005B25A1">
        <w:rPr>
          <w:i/>
          <w:iCs/>
          <w:sz w:val="18"/>
          <w:szCs w:val="18"/>
        </w:rPr>
        <w:t>==== Revisions Deadline ====.</w:t>
      </w:r>
    </w:p>
    <w:p w14:paraId="068CA5CB" w14:textId="77777777" w:rsidR="008074D2" w:rsidRDefault="008074D2" w:rsidP="008074D2">
      <w:pPr>
        <w:pStyle w:val="FP"/>
        <w:keepNext/>
        <w:rPr>
          <w:i/>
          <w:iCs/>
          <w:sz w:val="18"/>
          <w:szCs w:val="18"/>
        </w:rPr>
      </w:pPr>
      <w:r w:rsidRPr="005B25A1">
        <w:rPr>
          <w:i/>
          <w:iCs/>
          <w:sz w:val="18"/>
          <w:szCs w:val="18"/>
        </w:rPr>
        <w:t>Tianqi (China Unicom) is fine for r07.</w:t>
      </w:r>
    </w:p>
    <w:p w14:paraId="5CC106A1" w14:textId="77777777" w:rsidR="008074D2" w:rsidRDefault="008074D2" w:rsidP="008074D2">
      <w:pPr>
        <w:pStyle w:val="FP"/>
        <w:keepNext/>
        <w:rPr>
          <w:i/>
          <w:iCs/>
          <w:sz w:val="18"/>
          <w:szCs w:val="18"/>
        </w:rPr>
      </w:pPr>
      <w:r w:rsidRPr="005B25A1">
        <w:rPr>
          <w:i/>
          <w:iCs/>
          <w:sz w:val="18"/>
          <w:szCs w:val="18"/>
        </w:rPr>
        <w:t>Tianqi (China Unicom) suggests to endorse r07.</w:t>
      </w:r>
    </w:p>
    <w:p w14:paraId="74283CEE" w14:textId="77777777" w:rsidR="008074D2" w:rsidRDefault="008074D2" w:rsidP="008074D2">
      <w:pPr>
        <w:pStyle w:val="FP"/>
        <w:keepNext/>
        <w:rPr>
          <w:i/>
          <w:iCs/>
          <w:sz w:val="18"/>
          <w:szCs w:val="18"/>
        </w:rPr>
      </w:pPr>
      <w:r w:rsidRPr="005B25A1">
        <w:rPr>
          <w:i/>
          <w:iCs/>
          <w:sz w:val="18"/>
          <w:szCs w:val="18"/>
        </w:rPr>
        <w:t>Jicheol (Samsung) is okay to endorse r07.</w:t>
      </w:r>
    </w:p>
    <w:p w14:paraId="46B66C9F" w14:textId="77777777" w:rsidR="008074D2" w:rsidRDefault="008074D2" w:rsidP="008074D2">
      <w:pPr>
        <w:pStyle w:val="FP"/>
        <w:keepNext/>
        <w:rPr>
          <w:i/>
          <w:iCs/>
          <w:sz w:val="18"/>
          <w:szCs w:val="18"/>
        </w:rPr>
      </w:pPr>
      <w:r w:rsidRPr="005B25A1">
        <w:rPr>
          <w:i/>
          <w:iCs/>
          <w:sz w:val="18"/>
          <w:szCs w:val="18"/>
        </w:rPr>
        <w:t>Fenqin (Huawei) is ok with r07.</w:t>
      </w:r>
    </w:p>
    <w:p w14:paraId="5F71FAD5" w14:textId="77777777" w:rsidR="008074D2" w:rsidRDefault="008074D2" w:rsidP="008074D2">
      <w:pPr>
        <w:pStyle w:val="FP"/>
        <w:keepNext/>
        <w:rPr>
          <w:i/>
          <w:iCs/>
          <w:sz w:val="18"/>
          <w:szCs w:val="18"/>
        </w:rPr>
      </w:pPr>
      <w:r w:rsidRPr="005B25A1">
        <w:rPr>
          <w:i/>
          <w:iCs/>
          <w:sz w:val="18"/>
          <w:szCs w:val="18"/>
        </w:rPr>
        <w:t>Haris(Qualcomm) is ok with r07.</w:t>
      </w:r>
    </w:p>
    <w:p w14:paraId="32B0ACE0" w14:textId="77777777" w:rsidR="008074D2" w:rsidRDefault="008074D2" w:rsidP="008074D2">
      <w:pPr>
        <w:pStyle w:val="FP"/>
        <w:keepNext/>
        <w:rPr>
          <w:i/>
          <w:iCs/>
          <w:sz w:val="18"/>
          <w:szCs w:val="18"/>
        </w:rPr>
      </w:pPr>
      <w:r w:rsidRPr="005B25A1">
        <w:rPr>
          <w:i/>
          <w:iCs/>
          <w:sz w:val="18"/>
          <w:szCs w:val="18"/>
        </w:rPr>
        <w:t>Chris(Vodafone) objects to r07 and all other revisions that ignore roaming.</w:t>
      </w:r>
    </w:p>
    <w:p w14:paraId="3EE4CBA4" w14:textId="77777777" w:rsidR="008074D2" w:rsidRDefault="008074D2" w:rsidP="008074D2">
      <w:pPr>
        <w:pStyle w:val="FP"/>
        <w:keepNext/>
        <w:rPr>
          <w:i/>
          <w:iCs/>
          <w:sz w:val="18"/>
          <w:szCs w:val="18"/>
        </w:rPr>
      </w:pPr>
      <w:r w:rsidRPr="005B25A1">
        <w:rPr>
          <w:i/>
          <w:iCs/>
          <w:sz w:val="18"/>
          <w:szCs w:val="18"/>
        </w:rPr>
        <w:t>Tianqi (China Unicom) replies to Chris.</w:t>
      </w:r>
    </w:p>
    <w:p w14:paraId="6A652A3E" w14:textId="77777777" w:rsidR="008074D2" w:rsidRDefault="008074D2" w:rsidP="008074D2">
      <w:pPr>
        <w:pStyle w:val="FP"/>
        <w:keepNext/>
        <w:rPr>
          <w:i/>
          <w:iCs/>
          <w:sz w:val="18"/>
          <w:szCs w:val="18"/>
        </w:rPr>
      </w:pPr>
      <w:r w:rsidRPr="005B25A1">
        <w:rPr>
          <w:i/>
          <w:iCs/>
          <w:sz w:val="18"/>
          <w:szCs w:val="18"/>
        </w:rPr>
        <w:t>Fenqin (Huawei) comments that roaming is still supported but just with some restriction.</w:t>
      </w:r>
    </w:p>
    <w:p w14:paraId="46127A4B" w14:textId="77777777" w:rsidR="008074D2" w:rsidRDefault="008074D2" w:rsidP="008074D2">
      <w:pPr>
        <w:pStyle w:val="FP"/>
        <w:keepNext/>
        <w:rPr>
          <w:i/>
          <w:iCs/>
          <w:sz w:val="18"/>
          <w:szCs w:val="18"/>
        </w:rPr>
      </w:pPr>
      <w:r w:rsidRPr="005B25A1">
        <w:rPr>
          <w:i/>
          <w:iCs/>
          <w:sz w:val="18"/>
          <w:szCs w:val="18"/>
        </w:rPr>
        <w:t>Shabnam (Ericsson) Chris, I think one can describe consequence, which is what agreement was if I recollect.</w:t>
      </w:r>
    </w:p>
    <w:p w14:paraId="4DEA6D0E" w14:textId="77777777" w:rsidR="008074D2" w:rsidRDefault="008074D2" w:rsidP="008074D2">
      <w:pPr>
        <w:pStyle w:val="FP"/>
        <w:keepNext/>
        <w:rPr>
          <w:i/>
          <w:iCs/>
          <w:sz w:val="18"/>
          <w:szCs w:val="18"/>
        </w:rPr>
      </w:pPr>
      <w:r w:rsidRPr="005B25A1">
        <w:rPr>
          <w:i/>
          <w:iCs/>
          <w:sz w:val="18"/>
          <w:szCs w:val="18"/>
        </w:rPr>
        <w:t xml:space="preserve">Tianqi (China Unicom) proposes to endorse r07 and add the NOTE to clarify 'in the case of Indirect Network Sharing, </w:t>
      </w:r>
      <w:proofErr w:type="spellStart"/>
      <w:r w:rsidRPr="005B25A1">
        <w:rPr>
          <w:i/>
          <w:iCs/>
          <w:sz w:val="18"/>
          <w:szCs w:val="18"/>
        </w:rPr>
        <w:t>tthe</w:t>
      </w:r>
      <w:proofErr w:type="spellEnd"/>
      <w:r w:rsidRPr="005B25A1">
        <w:rPr>
          <w:i/>
          <w:iCs/>
          <w:sz w:val="18"/>
          <w:szCs w:val="18"/>
        </w:rPr>
        <w:t xml:space="preserve"> roaming users of participating operator can access the 4G network of participating operator as usual in the shared area' in the formal CR.</w:t>
      </w:r>
    </w:p>
    <w:p w14:paraId="35669BD0" w14:textId="77777777" w:rsidR="008074D2" w:rsidRDefault="008074D2" w:rsidP="008074D2">
      <w:pPr>
        <w:pStyle w:val="FP"/>
        <w:keepNext/>
        <w:rPr>
          <w:i/>
          <w:iCs/>
          <w:sz w:val="18"/>
          <w:szCs w:val="18"/>
        </w:rPr>
      </w:pPr>
      <w:r w:rsidRPr="005B25A1">
        <w:rPr>
          <w:i/>
          <w:iCs/>
          <w:sz w:val="18"/>
          <w:szCs w:val="18"/>
        </w:rPr>
        <w:t>Haris(Qualcomm) comments.</w:t>
      </w:r>
    </w:p>
    <w:p w14:paraId="3C74395A" w14:textId="77777777" w:rsidR="008074D2" w:rsidRDefault="008074D2" w:rsidP="008074D2">
      <w:pPr>
        <w:pStyle w:val="FP"/>
        <w:keepNext/>
        <w:rPr>
          <w:i/>
          <w:iCs/>
          <w:sz w:val="18"/>
          <w:szCs w:val="18"/>
        </w:rPr>
      </w:pPr>
      <w:r w:rsidRPr="005B25A1">
        <w:rPr>
          <w:i/>
          <w:iCs/>
          <w:sz w:val="18"/>
          <w:szCs w:val="18"/>
        </w:rPr>
        <w:t>Laurent (Nokia): yes we have discussed this thoroughly and got consensus about what Tianqi and Shabnam.</w:t>
      </w:r>
    </w:p>
    <w:p w14:paraId="51C913C7" w14:textId="77777777" w:rsidR="008074D2" w:rsidRDefault="008074D2" w:rsidP="008074D2">
      <w:pPr>
        <w:pStyle w:val="FP"/>
        <w:keepNext/>
        <w:rPr>
          <w:i/>
          <w:iCs/>
          <w:sz w:val="18"/>
          <w:szCs w:val="18"/>
        </w:rPr>
      </w:pPr>
      <w:r w:rsidRPr="005B25A1">
        <w:rPr>
          <w:i/>
          <w:iCs/>
          <w:sz w:val="18"/>
          <w:szCs w:val="18"/>
        </w:rPr>
        <w:t>Tianqi (China Unicom) replies further.</w:t>
      </w:r>
    </w:p>
    <w:p w14:paraId="2A088A38" w14:textId="77777777" w:rsidR="008074D2" w:rsidRDefault="008074D2" w:rsidP="008074D2">
      <w:pPr>
        <w:pStyle w:val="FP"/>
        <w:keepNext/>
        <w:rPr>
          <w:i/>
          <w:iCs/>
          <w:sz w:val="18"/>
          <w:szCs w:val="18"/>
        </w:rPr>
      </w:pPr>
      <w:r w:rsidRPr="005B25A1">
        <w:rPr>
          <w:i/>
          <w:iCs/>
          <w:sz w:val="18"/>
          <w:szCs w:val="18"/>
        </w:rPr>
        <w:t>Chris (Vodafone) suggests to add text to the WID to explain how roaming will not be supported (sending PLMN not allowed would be the normal reaction of an AMF but would be incorrect in this situation).</w:t>
      </w:r>
    </w:p>
    <w:p w14:paraId="24AB406A" w14:textId="77777777" w:rsidR="008074D2" w:rsidRDefault="008074D2" w:rsidP="008074D2">
      <w:pPr>
        <w:pStyle w:val="FP"/>
        <w:keepNext/>
        <w:rPr>
          <w:i/>
          <w:iCs/>
          <w:sz w:val="18"/>
          <w:szCs w:val="18"/>
        </w:rPr>
      </w:pPr>
      <w:r w:rsidRPr="005B25A1">
        <w:rPr>
          <w:i/>
          <w:iCs/>
          <w:sz w:val="18"/>
          <w:szCs w:val="18"/>
        </w:rPr>
        <w:t>==== Final Comments Deadline ====.</w:t>
      </w:r>
    </w:p>
    <w:p w14:paraId="58D2F394" w14:textId="77777777" w:rsidR="008074D2" w:rsidRDefault="008074D2" w:rsidP="008074D2">
      <w:pPr>
        <w:pStyle w:val="FP"/>
        <w:keepNext/>
        <w:rPr>
          <w:i/>
          <w:iCs/>
          <w:sz w:val="18"/>
          <w:szCs w:val="18"/>
        </w:rPr>
      </w:pPr>
      <w:r w:rsidRPr="005B25A1">
        <w:rPr>
          <w:i/>
          <w:iCs/>
          <w:sz w:val="18"/>
          <w:szCs w:val="18"/>
        </w:rPr>
        <w:t xml:space="preserve">Lei(Tencent) share the view that this TEI WID has been discussed this thoroughly and TEI WID already endorsed in last meeting. The </w:t>
      </w:r>
      <w:proofErr w:type="spellStart"/>
      <w:r w:rsidRPr="005B25A1">
        <w:rPr>
          <w:i/>
          <w:iCs/>
          <w:sz w:val="18"/>
          <w:szCs w:val="18"/>
        </w:rPr>
        <w:t>DraftCR</w:t>
      </w:r>
      <w:proofErr w:type="spellEnd"/>
      <w:r w:rsidRPr="005B25A1">
        <w:rPr>
          <w:i/>
          <w:iCs/>
          <w:sz w:val="18"/>
          <w:szCs w:val="18"/>
        </w:rPr>
        <w:t xml:space="preserve"> by Ericsson and other companies are already in good shape. Hope this TEI WID can be agreed in this meeting and CR can be refined in future meetings.</w:t>
      </w:r>
    </w:p>
    <w:p w14:paraId="2FD76323" w14:textId="77777777" w:rsidR="008074D2" w:rsidRDefault="008074D2" w:rsidP="008074D2">
      <w:pPr>
        <w:pStyle w:val="FP"/>
        <w:keepNext/>
        <w:rPr>
          <w:i/>
          <w:iCs/>
          <w:sz w:val="18"/>
          <w:szCs w:val="18"/>
        </w:rPr>
      </w:pPr>
      <w:r w:rsidRPr="005B25A1">
        <w:rPr>
          <w:i/>
          <w:iCs/>
          <w:sz w:val="18"/>
          <w:szCs w:val="18"/>
        </w:rPr>
        <w:t>Saso (Intel) proposes to replace NOTE2 in r07 with a new bullet.</w:t>
      </w:r>
    </w:p>
    <w:p w14:paraId="7502FE8B" w14:textId="77777777" w:rsidR="008074D2" w:rsidRDefault="008074D2" w:rsidP="008074D2">
      <w:pPr>
        <w:pStyle w:val="FP"/>
        <w:keepNext/>
        <w:rPr>
          <w:i/>
          <w:iCs/>
          <w:sz w:val="18"/>
          <w:szCs w:val="18"/>
        </w:rPr>
      </w:pPr>
      <w:r w:rsidRPr="005B25A1">
        <w:rPr>
          <w:i/>
          <w:iCs/>
          <w:sz w:val="18"/>
          <w:szCs w:val="18"/>
        </w:rPr>
        <w:t>Andy (SA2 Chair): No TEI19 WIDs were endorsed in the last meeting.</w:t>
      </w:r>
    </w:p>
    <w:p w14:paraId="0EEC099E" w14:textId="77777777" w:rsidR="008074D2" w:rsidRDefault="008074D2" w:rsidP="008074D2">
      <w:pPr>
        <w:pStyle w:val="FP"/>
        <w:keepNext/>
        <w:rPr>
          <w:i/>
          <w:iCs/>
          <w:sz w:val="18"/>
          <w:szCs w:val="18"/>
        </w:rPr>
      </w:pPr>
      <w:r w:rsidRPr="005B25A1">
        <w:rPr>
          <w:i/>
          <w:iCs/>
          <w:sz w:val="18"/>
          <w:szCs w:val="18"/>
        </w:rPr>
        <w:t>Tianqi (China Unicom) suggests to endorse r09 in DRAFTS folder.</w:t>
      </w:r>
    </w:p>
    <w:p w14:paraId="1039B443" w14:textId="77777777" w:rsidR="008074D2" w:rsidRDefault="008074D2" w:rsidP="008074D2">
      <w:pPr>
        <w:pStyle w:val="FP"/>
        <w:keepNext/>
        <w:rPr>
          <w:i/>
          <w:iCs/>
          <w:sz w:val="18"/>
          <w:szCs w:val="18"/>
        </w:rPr>
      </w:pPr>
      <w:r w:rsidRPr="005B25A1">
        <w:rPr>
          <w:i/>
          <w:iCs/>
          <w:sz w:val="18"/>
          <w:szCs w:val="18"/>
        </w:rPr>
        <w:t>Chris (Vodafone) says he is OK with r09.</w:t>
      </w:r>
    </w:p>
    <w:p w14:paraId="10C53B38" w14:textId="77777777" w:rsidR="008074D2" w:rsidRDefault="008074D2" w:rsidP="008074D2">
      <w:pPr>
        <w:pStyle w:val="FP"/>
        <w:keepNext/>
        <w:rPr>
          <w:i/>
          <w:iCs/>
          <w:sz w:val="18"/>
          <w:szCs w:val="18"/>
        </w:rPr>
      </w:pPr>
      <w:r w:rsidRPr="005B25A1">
        <w:rPr>
          <w:i/>
          <w:iCs/>
          <w:sz w:val="18"/>
          <w:szCs w:val="18"/>
        </w:rPr>
        <w:t>Tianqi (China Unicom) refine the wording based on r08, and provides updated ' NOTE 2: The scenario where the participating operator is different from the home network operator of the UE is not supported in this release. As part of this TEI19 WID, it will be documented how to handle the inbound roaming UE of the participating operator in the shared area of Indirect Network Sharing based on roaming agreement (e.g. redirect UE to 4G network of the participating operator to receive services using currently available mechanism). ', r09 in Drafts and remove Vodafone from supporting company based on Chris's request.</w:t>
      </w:r>
    </w:p>
    <w:p w14:paraId="797D94C1" w14:textId="77777777" w:rsidR="008074D2" w:rsidRDefault="008074D2" w:rsidP="008074D2">
      <w:pPr>
        <w:pStyle w:val="FP"/>
        <w:keepNext/>
        <w:rPr>
          <w:i/>
          <w:iCs/>
          <w:sz w:val="18"/>
          <w:szCs w:val="18"/>
        </w:rPr>
      </w:pPr>
      <w:r w:rsidRPr="005B25A1">
        <w:rPr>
          <w:i/>
          <w:iCs/>
          <w:sz w:val="18"/>
          <w:szCs w:val="18"/>
        </w:rPr>
        <w:t>Chris (Vodafone) replies.</w:t>
      </w:r>
    </w:p>
    <w:p w14:paraId="61C09FE8" w14:textId="77777777" w:rsidR="008074D2" w:rsidRDefault="008074D2" w:rsidP="008074D2">
      <w:pPr>
        <w:pStyle w:val="FP"/>
        <w:keepNext/>
        <w:rPr>
          <w:i/>
          <w:iCs/>
          <w:sz w:val="18"/>
          <w:szCs w:val="18"/>
        </w:rPr>
      </w:pPr>
      <w:r w:rsidRPr="005B25A1">
        <w:rPr>
          <w:i/>
          <w:iCs/>
          <w:sz w:val="18"/>
          <w:szCs w:val="18"/>
        </w:rPr>
        <w:t>Chris (Vodafone) says r08 (or r07 with Laurent-Nokia's note) will be OK if you remove Vodafone as a supporting company.</w:t>
      </w:r>
    </w:p>
    <w:p w14:paraId="35C3616C" w14:textId="77777777" w:rsidR="008074D2" w:rsidRDefault="008074D2" w:rsidP="008074D2">
      <w:pPr>
        <w:pStyle w:val="FP"/>
        <w:keepNext/>
        <w:rPr>
          <w:i/>
          <w:iCs/>
          <w:sz w:val="18"/>
          <w:szCs w:val="18"/>
        </w:rPr>
      </w:pPr>
      <w:r w:rsidRPr="005B25A1">
        <w:rPr>
          <w:i/>
          <w:iCs/>
          <w:sz w:val="18"/>
          <w:szCs w:val="18"/>
        </w:rPr>
        <w:t>Tianqi (China Unicom) refines the wording of the NOTE.</w:t>
      </w:r>
    </w:p>
    <w:p w14:paraId="237D336B" w14:textId="77777777" w:rsidR="008074D2" w:rsidRDefault="008074D2" w:rsidP="008074D2">
      <w:pPr>
        <w:pStyle w:val="FP"/>
        <w:keepNext/>
        <w:rPr>
          <w:i/>
          <w:iCs/>
          <w:sz w:val="18"/>
          <w:szCs w:val="18"/>
        </w:rPr>
      </w:pPr>
      <w:r w:rsidRPr="005B25A1">
        <w:rPr>
          <w:i/>
          <w:iCs/>
          <w:sz w:val="18"/>
          <w:szCs w:val="18"/>
        </w:rPr>
        <w:t xml:space="preserve">Shabnam (Ericsson) provides updated 'NOTE 2: The scenario where the participating operator is different from the home network operator of the UE is not supported in this release. As part of this work item it will be documented how to handle the inbound roaming </w:t>
      </w:r>
      <w:r w:rsidRPr="005B25A1">
        <w:rPr>
          <w:i/>
          <w:iCs/>
          <w:sz w:val="18"/>
          <w:szCs w:val="18"/>
        </w:rPr>
        <w:lastRenderedPageBreak/>
        <w:t>UE of the participating network in the shared area based on roaming agreement (e.g. redirect UE to 4G network of the participating network to receive services using currently available mechanism).', r08 in Drafts.</w:t>
      </w:r>
    </w:p>
    <w:p w14:paraId="152A58C7" w14:textId="77777777" w:rsidR="008074D2" w:rsidRDefault="008074D2" w:rsidP="008074D2">
      <w:pPr>
        <w:pStyle w:val="FP"/>
        <w:keepNext/>
        <w:rPr>
          <w:i/>
          <w:iCs/>
          <w:sz w:val="18"/>
          <w:szCs w:val="18"/>
        </w:rPr>
      </w:pPr>
      <w:r w:rsidRPr="005B25A1">
        <w:rPr>
          <w:i/>
          <w:iCs/>
          <w:sz w:val="18"/>
          <w:szCs w:val="18"/>
        </w:rPr>
        <w:t>Laurent (Nokia): proposes to replace NOTE2 in r07 with a new bullet slightly different from Saso's.</w:t>
      </w:r>
    </w:p>
    <w:p w14:paraId="149C9A05" w14:textId="77777777" w:rsidR="008074D2" w:rsidRPr="005B25A1" w:rsidRDefault="008074D2" w:rsidP="008074D2">
      <w:pPr>
        <w:pStyle w:val="FP"/>
        <w:keepNext/>
        <w:rPr>
          <w:i/>
          <w:iCs/>
          <w:sz w:val="18"/>
          <w:szCs w:val="18"/>
        </w:rPr>
      </w:pPr>
    </w:p>
    <w:p w14:paraId="56CD6F7B" w14:textId="77777777" w:rsidR="008074D2" w:rsidRPr="00B81031" w:rsidRDefault="008074D2" w:rsidP="008074D2">
      <w:pPr>
        <w:keepNext/>
        <w:keepLines/>
        <w:rPr>
          <w:i/>
        </w:rPr>
      </w:pPr>
      <w:r w:rsidRPr="00B81031">
        <w:rPr>
          <w:b/>
          <w:bCs/>
          <w:i/>
        </w:rPr>
        <w:t>Comment:</w:t>
      </w:r>
      <w:r>
        <w:rPr>
          <w:i/>
        </w:rPr>
        <w:t xml:space="preserve"> Revision of (noted) S2-2312441.</w:t>
      </w:r>
    </w:p>
    <w:p w14:paraId="223AAE55" w14:textId="77777777" w:rsidR="008074D2" w:rsidRPr="005B25A1" w:rsidRDefault="008074D2" w:rsidP="008074D2">
      <w:pPr>
        <w:keepNext/>
        <w:keepLines/>
        <w:rPr>
          <w:b/>
          <w:bCs/>
        </w:rPr>
      </w:pPr>
      <w:r>
        <w:rPr>
          <w:b/>
          <w:bCs/>
        </w:rPr>
        <w:t>CC#4</w:t>
      </w:r>
      <w:r w:rsidRPr="005B25A1">
        <w:rPr>
          <w:b/>
          <w:bCs/>
        </w:rPr>
        <w:t xml:space="preserve"> Discussion:</w:t>
      </w:r>
    </w:p>
    <w:p w14:paraId="403EB4E4" w14:textId="31A0D904" w:rsidR="008074D2" w:rsidRPr="005B25A1" w:rsidRDefault="008074D2" w:rsidP="008074D2">
      <w:pPr>
        <w:keepNext/>
        <w:keepLines/>
      </w:pPr>
      <w:r>
        <w:t xml:space="preserve">r07 + changes as shown in r089 was proposed. r07 + changes was endorsed and revised in </w:t>
      </w:r>
      <w:r w:rsidRPr="00CE3EC0">
        <w:rPr>
          <w:color w:val="0000FF"/>
        </w:rPr>
        <w:t>S2-2</w:t>
      </w:r>
      <w:r>
        <w:rPr>
          <w:color w:val="0000FF"/>
        </w:rPr>
        <w:t>401652</w:t>
      </w:r>
      <w:r>
        <w:t xml:space="preserve">, which was </w:t>
      </w:r>
      <w:r w:rsidRPr="008074D2">
        <w:rPr>
          <w:color w:val="FF0000"/>
        </w:rPr>
        <w:t>endorsed</w:t>
      </w:r>
      <w:r>
        <w:t>.</w:t>
      </w:r>
    </w:p>
    <w:p w14:paraId="40AE69A4" w14:textId="5BE2D05E" w:rsidR="008074D2" w:rsidRDefault="008074D2" w:rsidP="008074D2">
      <w:r w:rsidRPr="005B25A1">
        <w:rPr>
          <w:b/>
          <w:bCs/>
        </w:rPr>
        <w:t>Status:</w:t>
      </w:r>
      <w:r>
        <w:t xml:space="preserve"> </w:t>
      </w:r>
      <w:r w:rsidRPr="008074D2">
        <w:rPr>
          <w:color w:val="FF0000"/>
        </w:rPr>
        <w:t>Endorsed</w:t>
      </w:r>
      <w:r>
        <w:t>.</w:t>
      </w:r>
    </w:p>
    <w:p w14:paraId="1C361327" w14:textId="77777777" w:rsidR="008074D2" w:rsidRPr="00EB0339" w:rsidRDefault="008074D2" w:rsidP="008074D2"/>
    <w:p w14:paraId="32DB0B68" w14:textId="77777777" w:rsidR="008074D2" w:rsidRDefault="008074D2" w:rsidP="008074D2">
      <w:pPr>
        <w:pStyle w:val="NormTop"/>
      </w:pPr>
      <w:r>
        <w:rPr>
          <w:color w:val="0000FF"/>
        </w:rPr>
        <w:lastRenderedPageBreak/>
        <w:t>S2-2400697</w:t>
      </w:r>
      <w:r w:rsidRPr="00D53282">
        <w:t xml:space="preserve"> </w:t>
      </w:r>
      <w:r>
        <w:t xml:space="preserve">(WID NEW) New WID on 5GC support for IoT NTN. (Source: China Telecom, Vivo, CATT, </w:t>
      </w:r>
      <w:proofErr w:type="spellStart"/>
      <w:r>
        <w:t>Spreadtrum</w:t>
      </w:r>
      <w:proofErr w:type="spellEnd"/>
      <w:r>
        <w:t>, Xiaomi, ZTE, Hughes/EchoStar, Inmarsat, Viasat, Oppo, TCL)</w:t>
      </w:r>
      <w:r>
        <w:br/>
      </w:r>
      <w:r w:rsidRPr="00D53282">
        <w:rPr>
          <w:b/>
        </w:rPr>
        <w:t>Document for:</w:t>
      </w:r>
      <w:r w:rsidRPr="00D53282">
        <w:t xml:space="preserve"> </w:t>
      </w:r>
      <w:r>
        <w:t>Approval</w:t>
      </w:r>
      <w:r>
        <w:br/>
      </w:r>
      <w:r w:rsidRPr="00D53282">
        <w:rPr>
          <w:b/>
        </w:rPr>
        <w:t>Abstract:</w:t>
      </w:r>
      <w:r w:rsidRPr="00D53282">
        <w:t xml:space="preserve"> </w:t>
      </w:r>
      <w:r>
        <w:br/>
        <w:t>New WID on 5GC support for IoT NTN.</w:t>
      </w:r>
    </w:p>
    <w:p w14:paraId="1851646F" w14:textId="77777777" w:rsidR="008074D2" w:rsidRPr="005B25A1" w:rsidRDefault="008074D2" w:rsidP="008074D2">
      <w:pPr>
        <w:keepNext/>
        <w:keepLines/>
        <w:rPr>
          <w:b/>
          <w:bCs/>
        </w:rPr>
      </w:pPr>
      <w:r w:rsidRPr="005B25A1">
        <w:rPr>
          <w:b/>
          <w:bCs/>
        </w:rPr>
        <w:t>Convenor comment:</w:t>
      </w:r>
    </w:p>
    <w:p w14:paraId="0586AD07" w14:textId="77777777" w:rsidR="008074D2" w:rsidRPr="005B25A1" w:rsidRDefault="008074D2" w:rsidP="008074D2">
      <w:pPr>
        <w:keepNext/>
        <w:keepLines/>
      </w:pPr>
      <w:r w:rsidRPr="005B25A1">
        <w:t>Noted?</w:t>
      </w:r>
    </w:p>
    <w:p w14:paraId="1AA88996" w14:textId="77777777" w:rsidR="008074D2" w:rsidRPr="005B25A1" w:rsidRDefault="008074D2" w:rsidP="008074D2">
      <w:pPr>
        <w:pStyle w:val="FP"/>
        <w:keepNext/>
        <w:rPr>
          <w:b/>
          <w:bCs/>
          <w:i/>
          <w:iCs/>
          <w:sz w:val="18"/>
          <w:szCs w:val="18"/>
        </w:rPr>
      </w:pPr>
      <w:r w:rsidRPr="005B25A1">
        <w:rPr>
          <w:b/>
          <w:bCs/>
          <w:i/>
          <w:iCs/>
          <w:sz w:val="18"/>
          <w:szCs w:val="18"/>
        </w:rPr>
        <w:t>e-mail discussion:</w:t>
      </w:r>
    </w:p>
    <w:p w14:paraId="4EB30121" w14:textId="77777777" w:rsidR="008074D2" w:rsidRDefault="008074D2" w:rsidP="008074D2">
      <w:pPr>
        <w:pStyle w:val="FP"/>
        <w:keepNext/>
        <w:rPr>
          <w:i/>
          <w:iCs/>
          <w:sz w:val="18"/>
          <w:szCs w:val="18"/>
        </w:rPr>
      </w:pPr>
      <w:r w:rsidRPr="005B25A1">
        <w:rPr>
          <w:i/>
          <w:iCs/>
          <w:sz w:val="18"/>
          <w:szCs w:val="18"/>
        </w:rPr>
        <w:t>Haris(Qualcomm) comments.</w:t>
      </w:r>
    </w:p>
    <w:p w14:paraId="443F2D53" w14:textId="77777777" w:rsidR="008074D2" w:rsidRDefault="008074D2" w:rsidP="008074D2">
      <w:pPr>
        <w:pStyle w:val="FP"/>
        <w:keepNext/>
        <w:rPr>
          <w:i/>
          <w:iCs/>
          <w:sz w:val="18"/>
          <w:szCs w:val="18"/>
        </w:rPr>
      </w:pPr>
      <w:r w:rsidRPr="005B25A1">
        <w:rPr>
          <w:i/>
          <w:iCs/>
          <w:sz w:val="18"/>
          <w:szCs w:val="18"/>
        </w:rPr>
        <w:t>Jinsook (DISH Network) We're interested in this proposal but seems more clarification is needed.</w:t>
      </w:r>
    </w:p>
    <w:p w14:paraId="46BA96EE" w14:textId="77777777" w:rsidR="008074D2" w:rsidRDefault="008074D2" w:rsidP="008074D2">
      <w:pPr>
        <w:pStyle w:val="FP"/>
        <w:keepNext/>
        <w:rPr>
          <w:i/>
          <w:iCs/>
          <w:sz w:val="18"/>
          <w:szCs w:val="18"/>
        </w:rPr>
      </w:pPr>
      <w:r w:rsidRPr="005B25A1">
        <w:rPr>
          <w:i/>
          <w:iCs/>
          <w:sz w:val="18"/>
          <w:szCs w:val="18"/>
        </w:rPr>
        <w:t>Heng(China Telecom) reply to Haris.</w:t>
      </w:r>
    </w:p>
    <w:p w14:paraId="7F3CF0C3" w14:textId="77777777" w:rsidR="008074D2" w:rsidRDefault="008074D2" w:rsidP="008074D2">
      <w:pPr>
        <w:pStyle w:val="FP"/>
        <w:keepNext/>
        <w:rPr>
          <w:i/>
          <w:iCs/>
          <w:sz w:val="18"/>
          <w:szCs w:val="18"/>
        </w:rPr>
      </w:pPr>
      <w:r w:rsidRPr="005B25A1">
        <w:rPr>
          <w:i/>
          <w:iCs/>
          <w:sz w:val="18"/>
          <w:szCs w:val="18"/>
        </w:rPr>
        <w:t>Stefan (Ericsson) comments.</w:t>
      </w:r>
    </w:p>
    <w:p w14:paraId="5FED73E8" w14:textId="77777777" w:rsidR="008074D2" w:rsidRDefault="008074D2" w:rsidP="008074D2">
      <w:pPr>
        <w:pStyle w:val="FP"/>
        <w:keepNext/>
        <w:rPr>
          <w:i/>
          <w:iCs/>
          <w:sz w:val="18"/>
          <w:szCs w:val="18"/>
        </w:rPr>
      </w:pPr>
      <w:r w:rsidRPr="005B25A1">
        <w:rPr>
          <w:i/>
          <w:iCs/>
          <w:sz w:val="18"/>
          <w:szCs w:val="18"/>
        </w:rPr>
        <w:t>Steve (Huawei) comments.</w:t>
      </w:r>
    </w:p>
    <w:p w14:paraId="338469EB" w14:textId="77777777" w:rsidR="008074D2" w:rsidRDefault="008074D2" w:rsidP="008074D2">
      <w:pPr>
        <w:pStyle w:val="FP"/>
        <w:keepNext/>
        <w:rPr>
          <w:i/>
          <w:iCs/>
          <w:sz w:val="18"/>
          <w:szCs w:val="18"/>
        </w:rPr>
      </w:pPr>
      <w:r w:rsidRPr="005B25A1">
        <w:rPr>
          <w:i/>
          <w:iCs/>
          <w:sz w:val="18"/>
          <w:szCs w:val="18"/>
        </w:rPr>
        <w:t>Heng (China Telecom) reply to Jinsook.</w:t>
      </w:r>
    </w:p>
    <w:p w14:paraId="79E01FA7" w14:textId="77777777" w:rsidR="008074D2" w:rsidRDefault="008074D2" w:rsidP="008074D2">
      <w:pPr>
        <w:pStyle w:val="FP"/>
        <w:keepNext/>
        <w:rPr>
          <w:i/>
          <w:iCs/>
          <w:sz w:val="18"/>
          <w:szCs w:val="18"/>
        </w:rPr>
      </w:pPr>
      <w:r w:rsidRPr="005B25A1">
        <w:rPr>
          <w:i/>
          <w:iCs/>
          <w:sz w:val="18"/>
          <w:szCs w:val="18"/>
        </w:rPr>
        <w:t>Jinsook (DISH Network) thanks to Heng and ask further questions.</w:t>
      </w:r>
    </w:p>
    <w:p w14:paraId="262B4E38" w14:textId="77777777" w:rsidR="008074D2" w:rsidRDefault="008074D2" w:rsidP="008074D2">
      <w:pPr>
        <w:pStyle w:val="FP"/>
        <w:keepNext/>
        <w:rPr>
          <w:i/>
          <w:iCs/>
          <w:sz w:val="18"/>
          <w:szCs w:val="18"/>
        </w:rPr>
      </w:pPr>
      <w:r w:rsidRPr="005B25A1">
        <w:rPr>
          <w:i/>
          <w:iCs/>
          <w:sz w:val="18"/>
          <w:szCs w:val="18"/>
        </w:rPr>
        <w:t>Heng (China Telecom) replies to Jinsook.</w:t>
      </w:r>
    </w:p>
    <w:p w14:paraId="66647A41" w14:textId="77777777" w:rsidR="008074D2" w:rsidRDefault="008074D2" w:rsidP="008074D2">
      <w:pPr>
        <w:pStyle w:val="FP"/>
        <w:keepNext/>
        <w:rPr>
          <w:i/>
          <w:iCs/>
          <w:sz w:val="18"/>
          <w:szCs w:val="18"/>
        </w:rPr>
      </w:pPr>
      <w:r w:rsidRPr="005B25A1">
        <w:rPr>
          <w:i/>
          <w:iCs/>
          <w:sz w:val="18"/>
          <w:szCs w:val="18"/>
        </w:rPr>
        <w:t>Heng (China Telecom) replies to Stefan.</w:t>
      </w:r>
    </w:p>
    <w:p w14:paraId="37B30D7E" w14:textId="77777777" w:rsidR="008074D2" w:rsidRDefault="008074D2" w:rsidP="008074D2">
      <w:pPr>
        <w:pStyle w:val="FP"/>
        <w:keepNext/>
        <w:rPr>
          <w:i/>
          <w:iCs/>
          <w:sz w:val="18"/>
          <w:szCs w:val="18"/>
        </w:rPr>
      </w:pPr>
      <w:r w:rsidRPr="005B25A1">
        <w:rPr>
          <w:i/>
          <w:iCs/>
          <w:sz w:val="18"/>
          <w:szCs w:val="18"/>
        </w:rPr>
        <w:t>Heng(China Telecom) replies to Steve.</w:t>
      </w:r>
    </w:p>
    <w:p w14:paraId="6B197A9B" w14:textId="77777777" w:rsidR="008074D2" w:rsidRDefault="008074D2" w:rsidP="008074D2">
      <w:pPr>
        <w:pStyle w:val="FP"/>
        <w:keepNext/>
        <w:rPr>
          <w:i/>
          <w:iCs/>
          <w:sz w:val="18"/>
          <w:szCs w:val="18"/>
        </w:rPr>
      </w:pPr>
      <w:r w:rsidRPr="005B25A1">
        <w:rPr>
          <w:i/>
          <w:iCs/>
          <w:sz w:val="18"/>
          <w:szCs w:val="18"/>
        </w:rPr>
        <w:t>Saubhagya (Nokia) provide comments.</w:t>
      </w:r>
    </w:p>
    <w:p w14:paraId="4B81725C" w14:textId="77777777" w:rsidR="008074D2" w:rsidRDefault="008074D2" w:rsidP="008074D2">
      <w:pPr>
        <w:pStyle w:val="FP"/>
        <w:keepNext/>
        <w:rPr>
          <w:i/>
          <w:iCs/>
          <w:sz w:val="18"/>
          <w:szCs w:val="18"/>
        </w:rPr>
      </w:pPr>
      <w:r w:rsidRPr="005B25A1">
        <w:rPr>
          <w:i/>
          <w:iCs/>
          <w:sz w:val="18"/>
          <w:szCs w:val="18"/>
        </w:rPr>
        <w:t>Antoine (Orange) asks if option 5 will be implemented and deployed.</w:t>
      </w:r>
    </w:p>
    <w:p w14:paraId="400D1C8C" w14:textId="77777777" w:rsidR="008074D2" w:rsidRDefault="008074D2" w:rsidP="008074D2">
      <w:pPr>
        <w:pStyle w:val="FP"/>
        <w:keepNext/>
        <w:rPr>
          <w:i/>
          <w:iCs/>
          <w:sz w:val="18"/>
          <w:szCs w:val="18"/>
        </w:rPr>
      </w:pPr>
      <w:r w:rsidRPr="005B25A1">
        <w:rPr>
          <w:i/>
          <w:iCs/>
          <w:sz w:val="18"/>
          <w:szCs w:val="18"/>
        </w:rPr>
        <w:t>Heng (China Telecom) replies to Saubhagya.</w:t>
      </w:r>
    </w:p>
    <w:p w14:paraId="520CFAA1" w14:textId="77777777" w:rsidR="008074D2" w:rsidRDefault="008074D2" w:rsidP="008074D2">
      <w:pPr>
        <w:pStyle w:val="FP"/>
        <w:keepNext/>
        <w:rPr>
          <w:i/>
          <w:iCs/>
          <w:sz w:val="18"/>
          <w:szCs w:val="18"/>
        </w:rPr>
      </w:pPr>
      <w:r w:rsidRPr="005B25A1">
        <w:rPr>
          <w:i/>
          <w:iCs/>
          <w:sz w:val="18"/>
          <w:szCs w:val="18"/>
        </w:rPr>
        <w:t>Heng (China Telecom) reply.</w:t>
      </w:r>
    </w:p>
    <w:p w14:paraId="055DB6AD" w14:textId="77777777" w:rsidR="008074D2" w:rsidRDefault="008074D2" w:rsidP="008074D2">
      <w:pPr>
        <w:pStyle w:val="FP"/>
        <w:keepNext/>
        <w:rPr>
          <w:i/>
          <w:iCs/>
          <w:sz w:val="18"/>
          <w:szCs w:val="18"/>
        </w:rPr>
      </w:pPr>
      <w:r w:rsidRPr="005B25A1">
        <w:rPr>
          <w:i/>
          <w:iCs/>
          <w:sz w:val="18"/>
          <w:szCs w:val="18"/>
        </w:rPr>
        <w:t>Jinsook (DISH Network) comments.</w:t>
      </w:r>
    </w:p>
    <w:p w14:paraId="7735C105" w14:textId="77777777" w:rsidR="008074D2" w:rsidRDefault="008074D2" w:rsidP="008074D2">
      <w:pPr>
        <w:pStyle w:val="FP"/>
        <w:keepNext/>
        <w:rPr>
          <w:i/>
          <w:iCs/>
          <w:sz w:val="18"/>
          <w:szCs w:val="18"/>
        </w:rPr>
      </w:pPr>
      <w:r w:rsidRPr="005B25A1">
        <w:rPr>
          <w:i/>
          <w:iCs/>
          <w:sz w:val="18"/>
          <w:szCs w:val="18"/>
        </w:rPr>
        <w:t>Chris (Vodafone) says he expects RAN and CT (and SA5) impacts - is this a TEI?</w:t>
      </w:r>
    </w:p>
    <w:p w14:paraId="643AC32B" w14:textId="77777777" w:rsidR="008074D2" w:rsidRDefault="008074D2" w:rsidP="008074D2">
      <w:pPr>
        <w:pStyle w:val="FP"/>
        <w:keepNext/>
        <w:rPr>
          <w:i/>
          <w:iCs/>
          <w:sz w:val="18"/>
          <w:szCs w:val="18"/>
        </w:rPr>
      </w:pPr>
      <w:r w:rsidRPr="005B25A1">
        <w:rPr>
          <w:i/>
          <w:iCs/>
          <w:sz w:val="18"/>
          <w:szCs w:val="18"/>
        </w:rPr>
        <w:t>Heng(China Telecom) explain: Within SA2 it is alignment work so this is a TEI.</w:t>
      </w:r>
    </w:p>
    <w:p w14:paraId="3D5E2742" w14:textId="77777777" w:rsidR="008074D2" w:rsidRDefault="008074D2" w:rsidP="008074D2">
      <w:pPr>
        <w:pStyle w:val="FP"/>
        <w:keepNext/>
        <w:rPr>
          <w:i/>
          <w:iCs/>
          <w:sz w:val="18"/>
          <w:szCs w:val="18"/>
        </w:rPr>
      </w:pPr>
      <w:r w:rsidRPr="005B25A1">
        <w:rPr>
          <w:i/>
          <w:iCs/>
          <w:sz w:val="18"/>
          <w:szCs w:val="18"/>
        </w:rPr>
        <w:t xml:space="preserve">Amy (vivo) replies to Andy and confirms that the work content is SA2 is limited as </w:t>
      </w:r>
      <w:proofErr w:type="spellStart"/>
      <w:r w:rsidRPr="005B25A1">
        <w:rPr>
          <w:i/>
          <w:iCs/>
          <w:sz w:val="18"/>
          <w:szCs w:val="18"/>
        </w:rPr>
        <w:t>analyzed</w:t>
      </w:r>
      <w:proofErr w:type="spellEnd"/>
      <w:r w:rsidRPr="005B25A1">
        <w:rPr>
          <w:i/>
          <w:iCs/>
          <w:sz w:val="18"/>
          <w:szCs w:val="18"/>
        </w:rPr>
        <w:t xml:space="preserve"> in S2-2400791.</w:t>
      </w:r>
    </w:p>
    <w:p w14:paraId="6014D243" w14:textId="77777777" w:rsidR="008074D2" w:rsidRDefault="008074D2" w:rsidP="008074D2">
      <w:pPr>
        <w:pStyle w:val="FP"/>
        <w:keepNext/>
        <w:rPr>
          <w:i/>
          <w:iCs/>
          <w:sz w:val="18"/>
          <w:szCs w:val="18"/>
        </w:rPr>
      </w:pPr>
      <w:r w:rsidRPr="005B25A1">
        <w:rPr>
          <w:i/>
          <w:iCs/>
          <w:sz w:val="18"/>
          <w:szCs w:val="18"/>
        </w:rPr>
        <w:t>Heng (China Telecom) replies to Andy.</w:t>
      </w:r>
    </w:p>
    <w:p w14:paraId="19D33287" w14:textId="77777777" w:rsidR="008074D2" w:rsidRDefault="008074D2" w:rsidP="008074D2">
      <w:pPr>
        <w:pStyle w:val="FP"/>
        <w:keepNext/>
        <w:rPr>
          <w:i/>
          <w:iCs/>
          <w:sz w:val="18"/>
          <w:szCs w:val="18"/>
        </w:rPr>
      </w:pPr>
      <w:r w:rsidRPr="005B25A1">
        <w:rPr>
          <w:i/>
          <w:iCs/>
          <w:sz w:val="18"/>
          <w:szCs w:val="18"/>
        </w:rPr>
        <w:t>Jean Yves (Thales) is OK in principle to study this 5GC support for IoT NTN. but has some questions...</w:t>
      </w:r>
    </w:p>
    <w:p w14:paraId="564624E1" w14:textId="77777777" w:rsidR="008074D2" w:rsidRDefault="008074D2" w:rsidP="008074D2">
      <w:pPr>
        <w:pStyle w:val="FP"/>
        <w:keepNext/>
        <w:rPr>
          <w:i/>
          <w:iCs/>
          <w:sz w:val="18"/>
          <w:szCs w:val="18"/>
        </w:rPr>
      </w:pPr>
      <w:r w:rsidRPr="005B25A1">
        <w:rPr>
          <w:i/>
          <w:iCs/>
          <w:sz w:val="18"/>
          <w:szCs w:val="18"/>
        </w:rPr>
        <w:t>==== Revisions Deadline ====.</w:t>
      </w:r>
    </w:p>
    <w:p w14:paraId="5C01C2A6" w14:textId="77777777" w:rsidR="008074D2" w:rsidRDefault="008074D2" w:rsidP="008074D2">
      <w:pPr>
        <w:pStyle w:val="FP"/>
        <w:keepNext/>
        <w:rPr>
          <w:i/>
          <w:iCs/>
          <w:sz w:val="18"/>
          <w:szCs w:val="18"/>
        </w:rPr>
      </w:pPr>
      <w:r w:rsidRPr="005B25A1">
        <w:rPr>
          <w:i/>
          <w:iCs/>
          <w:sz w:val="18"/>
          <w:szCs w:val="18"/>
        </w:rPr>
        <w:t>Heng(China Telecom) replies to Jean Yves.</w:t>
      </w:r>
    </w:p>
    <w:p w14:paraId="4A953E42" w14:textId="77777777" w:rsidR="008074D2" w:rsidRDefault="008074D2" w:rsidP="008074D2">
      <w:pPr>
        <w:pStyle w:val="FP"/>
        <w:keepNext/>
        <w:rPr>
          <w:i/>
          <w:iCs/>
          <w:sz w:val="18"/>
          <w:szCs w:val="18"/>
        </w:rPr>
      </w:pPr>
      <w:r w:rsidRPr="005B25A1">
        <w:rPr>
          <w:i/>
          <w:iCs/>
          <w:sz w:val="18"/>
          <w:szCs w:val="18"/>
        </w:rPr>
        <w:t>Munira Jaffar (Hughes/EchoStar) - The 5GC support of IoT is highly needed for operators deploying 3GPP NTN.</w:t>
      </w:r>
    </w:p>
    <w:p w14:paraId="5A824FA7" w14:textId="77777777" w:rsidR="008074D2" w:rsidRDefault="008074D2" w:rsidP="008074D2">
      <w:pPr>
        <w:pStyle w:val="FP"/>
        <w:keepNext/>
        <w:rPr>
          <w:i/>
          <w:iCs/>
          <w:sz w:val="18"/>
          <w:szCs w:val="18"/>
        </w:rPr>
      </w:pPr>
      <w:r w:rsidRPr="005B25A1">
        <w:rPr>
          <w:i/>
          <w:iCs/>
          <w:sz w:val="18"/>
          <w:szCs w:val="18"/>
        </w:rPr>
        <w:t>Stefan (Ericsson) comments that this is not alignment work.</w:t>
      </w:r>
    </w:p>
    <w:p w14:paraId="5436A62A" w14:textId="77777777" w:rsidR="008074D2" w:rsidRDefault="008074D2" w:rsidP="008074D2">
      <w:pPr>
        <w:pStyle w:val="FP"/>
        <w:keepNext/>
        <w:rPr>
          <w:i/>
          <w:iCs/>
          <w:sz w:val="18"/>
          <w:szCs w:val="18"/>
        </w:rPr>
      </w:pPr>
      <w:r w:rsidRPr="005B25A1">
        <w:rPr>
          <w:i/>
          <w:iCs/>
          <w:sz w:val="18"/>
          <w:szCs w:val="18"/>
        </w:rPr>
        <w:t>Haris(Qualcomm) observes that the WI and CRs have not been updated to reflect the comments made and the current version (r0) does not provide accurately the full scope.</w:t>
      </w:r>
    </w:p>
    <w:p w14:paraId="4F9173B2" w14:textId="77777777" w:rsidR="008074D2" w:rsidRDefault="008074D2" w:rsidP="008074D2">
      <w:pPr>
        <w:pStyle w:val="FP"/>
        <w:keepNext/>
        <w:rPr>
          <w:i/>
          <w:iCs/>
          <w:sz w:val="18"/>
          <w:szCs w:val="18"/>
        </w:rPr>
      </w:pPr>
      <w:r w:rsidRPr="005B25A1">
        <w:rPr>
          <w:i/>
          <w:iCs/>
          <w:sz w:val="18"/>
          <w:szCs w:val="18"/>
        </w:rPr>
        <w:t>Saubhagya (Nokia) has the same view as Stefan (Ericsson) it will have an impact on CT and RAN, not suitable for TEI19.</w:t>
      </w:r>
    </w:p>
    <w:p w14:paraId="1A1056B9" w14:textId="77777777" w:rsidR="008074D2" w:rsidRDefault="008074D2" w:rsidP="008074D2">
      <w:pPr>
        <w:pStyle w:val="FP"/>
        <w:keepNext/>
        <w:rPr>
          <w:i/>
          <w:iCs/>
          <w:sz w:val="18"/>
          <w:szCs w:val="18"/>
        </w:rPr>
      </w:pPr>
      <w:r w:rsidRPr="005B25A1">
        <w:rPr>
          <w:i/>
          <w:iCs/>
          <w:sz w:val="18"/>
          <w:szCs w:val="18"/>
        </w:rPr>
        <w:t>Heng (China Telecom) replies and provide revision in the email.</w:t>
      </w:r>
    </w:p>
    <w:p w14:paraId="7FDBAFA0" w14:textId="77777777" w:rsidR="008074D2" w:rsidRDefault="008074D2" w:rsidP="008074D2">
      <w:pPr>
        <w:pStyle w:val="FP"/>
        <w:keepNext/>
        <w:rPr>
          <w:i/>
          <w:iCs/>
          <w:sz w:val="18"/>
          <w:szCs w:val="18"/>
        </w:rPr>
      </w:pPr>
      <w:r w:rsidRPr="005B25A1">
        <w:rPr>
          <w:i/>
          <w:iCs/>
          <w:sz w:val="18"/>
          <w:szCs w:val="18"/>
        </w:rPr>
        <w:t>Amy (vivo) proposes to postpone this TEI and bring it back by considering NB-IoT coarse location reporting and CT1 and SA5 impacts.</w:t>
      </w:r>
    </w:p>
    <w:p w14:paraId="29ED84B6" w14:textId="77777777" w:rsidR="008074D2" w:rsidRDefault="008074D2" w:rsidP="008074D2">
      <w:pPr>
        <w:pStyle w:val="FP"/>
        <w:keepNext/>
        <w:rPr>
          <w:i/>
          <w:iCs/>
          <w:sz w:val="18"/>
          <w:szCs w:val="18"/>
        </w:rPr>
      </w:pPr>
      <w:r w:rsidRPr="005B25A1">
        <w:rPr>
          <w:i/>
          <w:iCs/>
          <w:sz w:val="18"/>
          <w:szCs w:val="18"/>
        </w:rPr>
        <w:t>Robert (OQ Technology) we agree with Munira's comments regarding the rationale to introduce this feature is shared by several companies including ourselves. It is important that 5GC support be completed by including IoT NTN support. Please add OQ Technology as a supporting company.</w:t>
      </w:r>
    </w:p>
    <w:p w14:paraId="18091010" w14:textId="77777777" w:rsidR="008074D2" w:rsidRDefault="008074D2" w:rsidP="008074D2">
      <w:pPr>
        <w:pStyle w:val="FP"/>
        <w:keepNext/>
        <w:rPr>
          <w:i/>
          <w:iCs/>
          <w:sz w:val="18"/>
          <w:szCs w:val="18"/>
        </w:rPr>
      </w:pPr>
      <w:r w:rsidRPr="005B25A1">
        <w:rPr>
          <w:i/>
          <w:iCs/>
          <w:sz w:val="18"/>
          <w:szCs w:val="18"/>
        </w:rPr>
        <w:t>==== Final Comments Deadline ====.</w:t>
      </w:r>
    </w:p>
    <w:p w14:paraId="2EB9F667" w14:textId="77777777" w:rsidR="008074D2" w:rsidRDefault="008074D2" w:rsidP="008074D2">
      <w:pPr>
        <w:pStyle w:val="FP"/>
        <w:keepNext/>
        <w:rPr>
          <w:i/>
          <w:iCs/>
          <w:sz w:val="18"/>
          <w:szCs w:val="18"/>
        </w:rPr>
      </w:pPr>
      <w:r w:rsidRPr="005B25A1">
        <w:rPr>
          <w:i/>
          <w:iCs/>
          <w:sz w:val="18"/>
          <w:szCs w:val="18"/>
        </w:rPr>
        <w:t>Laurent (Nokia): clarifies we have sustained objection to any version of this TEI19 that should at least be a SID. Asks this document to be NOTED.</w:t>
      </w:r>
    </w:p>
    <w:p w14:paraId="2F2E96ED" w14:textId="77777777" w:rsidR="008074D2" w:rsidRDefault="008074D2" w:rsidP="008074D2">
      <w:pPr>
        <w:pStyle w:val="FP"/>
        <w:keepNext/>
        <w:rPr>
          <w:i/>
          <w:iCs/>
          <w:sz w:val="18"/>
          <w:szCs w:val="18"/>
        </w:rPr>
      </w:pPr>
      <w:r w:rsidRPr="005B25A1">
        <w:rPr>
          <w:i/>
          <w:iCs/>
          <w:sz w:val="18"/>
          <w:szCs w:val="18"/>
        </w:rPr>
        <w:t>Heng (China Telecom) replies to Laurent: We support the conclusion marked by Chairman in CC#3.</w:t>
      </w:r>
    </w:p>
    <w:p w14:paraId="2960BCD8" w14:textId="77777777" w:rsidR="008074D2" w:rsidRDefault="008074D2" w:rsidP="008074D2">
      <w:pPr>
        <w:pStyle w:val="FP"/>
        <w:keepNext/>
        <w:rPr>
          <w:i/>
          <w:iCs/>
          <w:sz w:val="18"/>
          <w:szCs w:val="18"/>
        </w:rPr>
      </w:pPr>
      <w:r w:rsidRPr="005B25A1">
        <w:rPr>
          <w:i/>
          <w:iCs/>
          <w:sz w:val="18"/>
          <w:szCs w:val="18"/>
        </w:rPr>
        <w:t>Laurent (Nokia): Answers and confirms his objection.</w:t>
      </w:r>
    </w:p>
    <w:p w14:paraId="7F396D87" w14:textId="77777777" w:rsidR="008074D2" w:rsidRPr="005B25A1" w:rsidRDefault="008074D2" w:rsidP="008074D2">
      <w:pPr>
        <w:pStyle w:val="FP"/>
        <w:keepNext/>
        <w:rPr>
          <w:i/>
          <w:iCs/>
          <w:sz w:val="18"/>
          <w:szCs w:val="18"/>
        </w:rPr>
      </w:pPr>
    </w:p>
    <w:p w14:paraId="592BC3AF" w14:textId="77777777" w:rsidR="008074D2" w:rsidRPr="005B25A1" w:rsidRDefault="008074D2" w:rsidP="008074D2">
      <w:pPr>
        <w:keepNext/>
        <w:keepLines/>
        <w:rPr>
          <w:b/>
          <w:bCs/>
        </w:rPr>
      </w:pPr>
      <w:r w:rsidRPr="005B25A1">
        <w:rPr>
          <w:b/>
          <w:bCs/>
        </w:rPr>
        <w:t>Parallel discussion:</w:t>
      </w:r>
    </w:p>
    <w:p w14:paraId="7EFF0349" w14:textId="77777777" w:rsidR="008074D2" w:rsidRPr="00B81031" w:rsidRDefault="008074D2" w:rsidP="008074D2">
      <w:pPr>
        <w:keepNext/>
        <w:keepLines/>
        <w:rPr>
          <w:i/>
        </w:rPr>
      </w:pPr>
      <w:r w:rsidRPr="00B81031">
        <w:rPr>
          <w:b/>
          <w:bCs/>
          <w:i/>
        </w:rPr>
        <w:t>Comment:</w:t>
      </w:r>
      <w:r>
        <w:rPr>
          <w:i/>
        </w:rPr>
        <w:t xml:space="preserve"> Revision of (unhandled) S2-2312210.</w:t>
      </w:r>
    </w:p>
    <w:p w14:paraId="21FF5EE1" w14:textId="77777777" w:rsidR="008074D2" w:rsidRPr="005B25A1" w:rsidRDefault="008074D2" w:rsidP="008074D2">
      <w:pPr>
        <w:keepNext/>
        <w:keepLines/>
      </w:pPr>
      <w:r w:rsidRPr="005B25A1">
        <w:t>CC#3: China Telecom commented that the issues raised were under review and the WID could be endorsed at this time.</w:t>
      </w:r>
    </w:p>
    <w:p w14:paraId="5CE79DE0" w14:textId="77777777" w:rsidR="008074D2" w:rsidRPr="005B25A1" w:rsidRDefault="008074D2" w:rsidP="008074D2">
      <w:pPr>
        <w:keepNext/>
        <w:keepLines/>
      </w:pPr>
      <w:r w:rsidRPr="005B25A1">
        <w:t>Ericsson commented that there are aspects which the impact is unknown and may not be possible to handle in a _TEI19 timescale.</w:t>
      </w:r>
    </w:p>
    <w:p w14:paraId="3CA086CC" w14:textId="77777777" w:rsidR="008074D2" w:rsidRPr="005B25A1" w:rsidRDefault="008074D2" w:rsidP="008074D2">
      <w:pPr>
        <w:keepNext/>
        <w:keepLines/>
      </w:pPr>
      <w:r w:rsidRPr="005B25A1">
        <w:t>Qualcomm agreed that the impacts need to be further checked and this is a large piece of work.</w:t>
      </w:r>
    </w:p>
    <w:p w14:paraId="75601394" w14:textId="77777777" w:rsidR="008074D2" w:rsidRPr="005B25A1" w:rsidRDefault="008074D2" w:rsidP="008074D2">
      <w:pPr>
        <w:keepNext/>
        <w:keepLines/>
      </w:pPr>
      <w:r w:rsidRPr="005B25A1">
        <w:t>Samsung agreed that this is too much work for a _TEI19 WID.</w:t>
      </w:r>
    </w:p>
    <w:p w14:paraId="01DBFBF2" w14:textId="77777777" w:rsidR="008074D2" w:rsidRPr="005B25A1" w:rsidRDefault="008074D2" w:rsidP="008074D2">
      <w:pPr>
        <w:keepNext/>
        <w:keepLines/>
      </w:pPr>
      <w:r w:rsidRPr="005B25A1">
        <w:t>Hughes commented that the WID could be endorsed at this meeting and the CRs developed in the next meeting.</w:t>
      </w:r>
    </w:p>
    <w:p w14:paraId="6F5D2B08" w14:textId="77777777" w:rsidR="008074D2" w:rsidRPr="005B25A1" w:rsidRDefault="008074D2" w:rsidP="008074D2">
      <w:pPr>
        <w:keepNext/>
        <w:keepLines/>
      </w:pPr>
      <w:r w:rsidRPr="005B25A1">
        <w:t>The SA WG2 Chair asked what could be expected to obtain agreement of this WID if it is postponed to the February meeting. vivo commented that a more concrete version with revised Scope can be provided for the next meeting and proposed postponing this.</w:t>
      </w:r>
    </w:p>
    <w:p w14:paraId="6448D3FB" w14:textId="77777777" w:rsidR="008074D2" w:rsidRPr="005B25A1" w:rsidRDefault="008074D2" w:rsidP="008074D2">
      <w:pPr>
        <w:keepNext/>
        <w:keepLines/>
      </w:pPr>
      <w:r w:rsidRPr="005B25A1">
        <w:t>Huawei commented that there are some aspects of this being worked on and awaiting LS responses but even the translation from NB-IoT to 5GC is significant work and some study will also be needed.</w:t>
      </w:r>
    </w:p>
    <w:p w14:paraId="58F941B0" w14:textId="77777777" w:rsidR="008074D2" w:rsidRPr="005B25A1" w:rsidRDefault="008074D2" w:rsidP="008074D2">
      <w:pPr>
        <w:keepNext/>
        <w:keepLines/>
      </w:pPr>
      <w:r w:rsidRPr="005B25A1">
        <w:t>MediaTek suggested that some endorsed part could be agreed at this meeting to allow further work at the next meeting.</w:t>
      </w:r>
    </w:p>
    <w:p w14:paraId="6D59E04A" w14:textId="77777777" w:rsidR="008074D2" w:rsidRPr="005B25A1" w:rsidRDefault="008074D2" w:rsidP="008074D2">
      <w:pPr>
        <w:keepNext/>
        <w:keepLines/>
      </w:pPr>
      <w:r w:rsidRPr="005B25A1">
        <w:t>The SA WG2 reminded delegates that time will be very limited at the next meeting as items not at this meeting will need to be addressed and good stability and agreement should be gained for a Yes/No decision at the February meeting.</w:t>
      </w:r>
    </w:p>
    <w:p w14:paraId="182E0B3F" w14:textId="77777777" w:rsidR="008074D2" w:rsidRPr="005B25A1" w:rsidRDefault="008074D2" w:rsidP="008074D2">
      <w:pPr>
        <w:keepNext/>
        <w:keepLines/>
        <w:rPr>
          <w:b/>
          <w:bCs/>
        </w:rPr>
      </w:pPr>
      <w:r>
        <w:rPr>
          <w:b/>
          <w:bCs/>
        </w:rPr>
        <w:t>CC#4</w:t>
      </w:r>
      <w:r w:rsidRPr="005B25A1">
        <w:rPr>
          <w:b/>
          <w:bCs/>
        </w:rPr>
        <w:t xml:space="preserve"> Discussion:</w:t>
      </w:r>
    </w:p>
    <w:p w14:paraId="1F39C4DF" w14:textId="34315025" w:rsidR="008074D2" w:rsidRDefault="008074D2" w:rsidP="008074D2">
      <w:r>
        <w:lastRenderedPageBreak/>
        <w:t xml:space="preserve">China Telecom commented that some companies consider this a large amount of work, but they explain in the justification that no study is needed and a simple solution can be developed. Nokia commented that the support of IoT NTN aspects would have large impact on RAN WGs work, this is not suitable for _TEI19. Ericsson and Qualcomm agreed with the Nokia view. vivo commented that this is a very new proposal and requires further review. Hughes did not think study was necessary for this and considered it appropriate for _TEI19 and when discussed in RAN WGs, Nokia had asked to bring this to SA WG2 first. Huawei commented that the amount of work needed for this needs to be reviewed. This was then </w:t>
      </w:r>
      <w:r w:rsidRPr="00C3284B">
        <w:rPr>
          <w:color w:val="0000FF"/>
        </w:rPr>
        <w:t>noted</w:t>
      </w:r>
      <w:r>
        <w:t>.</w:t>
      </w:r>
    </w:p>
    <w:p w14:paraId="1F7794E5" w14:textId="756F0C1E" w:rsidR="008074D2" w:rsidRPr="00EB0339" w:rsidRDefault="008074D2" w:rsidP="008074D2">
      <w:r w:rsidRPr="005B25A1">
        <w:rPr>
          <w:b/>
          <w:bCs/>
        </w:rPr>
        <w:t>Status:</w:t>
      </w:r>
      <w:r>
        <w:t xml:space="preserve"> </w:t>
      </w:r>
      <w:r w:rsidRPr="00C3284B">
        <w:rPr>
          <w:color w:val="0000FF"/>
        </w:rPr>
        <w:t>Noted</w:t>
      </w:r>
      <w:r>
        <w:t>.</w:t>
      </w:r>
    </w:p>
    <w:p w14:paraId="3A35C1A7" w14:textId="77777777" w:rsidR="00D1363C" w:rsidRPr="00904F21" w:rsidRDefault="00D1363C" w:rsidP="00D1363C">
      <w:pPr>
        <w:rPr>
          <w:lang w:eastAsia="en-US"/>
        </w:rPr>
      </w:pPr>
    </w:p>
    <w:p w14:paraId="04CE6CAF" w14:textId="4B58FA9D" w:rsidR="00D1363C" w:rsidRDefault="008074D2" w:rsidP="008074D2">
      <w:pPr>
        <w:pStyle w:val="Heading2"/>
      </w:pPr>
      <w:r>
        <w:t>2.3</w:t>
      </w:r>
      <w:r>
        <w:tab/>
      </w:r>
      <w:r w:rsidR="00D1363C">
        <w:t>Maintenance CRs</w:t>
      </w:r>
    </w:p>
    <w:p w14:paraId="0CE008D4" w14:textId="77777777" w:rsidR="008074D2" w:rsidRDefault="008074D2" w:rsidP="008074D2">
      <w:pPr>
        <w:pStyle w:val="NormTop"/>
      </w:pPr>
      <w:r>
        <w:rPr>
          <w:color w:val="0000FF"/>
        </w:rPr>
        <w:t>S2-2400351</w:t>
      </w:r>
      <w:r w:rsidRPr="00D53282">
        <w:t xml:space="preserve"> </w:t>
      </w:r>
      <w:r>
        <w:t>(CR) 23.401 CR3762 (Rel-18, 'F'): Mechanisms for UE location reporting for NB-IoT satellite access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possibility for the MME to request UE coarse location information and for the UE to provide coarse location information via the SMC procedure. The MME provides the coarse location information to E-SMLC in order to perform location verification.</w:t>
      </w:r>
    </w:p>
    <w:p w14:paraId="09BF53E8" w14:textId="77777777" w:rsidR="008074D2" w:rsidRPr="005B25A1" w:rsidRDefault="008074D2" w:rsidP="008074D2">
      <w:pPr>
        <w:keepNext/>
        <w:keepLines/>
        <w:rPr>
          <w:b/>
          <w:bCs/>
        </w:rPr>
      </w:pPr>
      <w:r w:rsidRPr="005B25A1">
        <w:rPr>
          <w:b/>
          <w:bCs/>
        </w:rPr>
        <w:t>Convenor comment:</w:t>
      </w:r>
    </w:p>
    <w:p w14:paraId="0C02A92D" w14:textId="77777777" w:rsidR="008074D2" w:rsidRPr="005B25A1" w:rsidRDefault="008074D2" w:rsidP="008074D2">
      <w:pPr>
        <w:keepNext/>
        <w:keepLines/>
      </w:pPr>
      <w:r w:rsidRPr="005B25A1">
        <w:t>Endorse r01?</w:t>
      </w:r>
    </w:p>
    <w:p w14:paraId="5D20D82C" w14:textId="77777777" w:rsidR="008074D2" w:rsidRPr="005B25A1" w:rsidRDefault="008074D2" w:rsidP="008074D2">
      <w:pPr>
        <w:pStyle w:val="FP"/>
        <w:keepNext/>
        <w:rPr>
          <w:b/>
          <w:bCs/>
          <w:i/>
          <w:iCs/>
          <w:sz w:val="18"/>
          <w:szCs w:val="18"/>
        </w:rPr>
      </w:pPr>
      <w:r w:rsidRPr="005B25A1">
        <w:rPr>
          <w:b/>
          <w:bCs/>
          <w:i/>
          <w:iCs/>
          <w:sz w:val="18"/>
          <w:szCs w:val="18"/>
        </w:rPr>
        <w:t>e-mail discussion:</w:t>
      </w:r>
    </w:p>
    <w:p w14:paraId="5011EBFF" w14:textId="77777777" w:rsidR="008074D2" w:rsidRDefault="008074D2" w:rsidP="008074D2">
      <w:pPr>
        <w:pStyle w:val="FP"/>
        <w:keepNext/>
        <w:rPr>
          <w:i/>
          <w:iCs/>
          <w:sz w:val="18"/>
          <w:szCs w:val="18"/>
        </w:rPr>
      </w:pPr>
      <w:r w:rsidRPr="005B25A1">
        <w:rPr>
          <w:i/>
          <w:iCs/>
          <w:sz w:val="18"/>
          <w:szCs w:val="18"/>
        </w:rPr>
        <w:t>Haris(Qualcomm) provides comments.</w:t>
      </w:r>
    </w:p>
    <w:p w14:paraId="5A977193" w14:textId="77777777" w:rsidR="008074D2" w:rsidRDefault="008074D2" w:rsidP="008074D2">
      <w:pPr>
        <w:pStyle w:val="FP"/>
        <w:keepNext/>
        <w:rPr>
          <w:i/>
          <w:iCs/>
          <w:sz w:val="18"/>
          <w:szCs w:val="18"/>
        </w:rPr>
      </w:pPr>
      <w:r w:rsidRPr="005B25A1">
        <w:rPr>
          <w:i/>
          <w:iCs/>
          <w:sz w:val="18"/>
          <w:szCs w:val="18"/>
        </w:rPr>
        <w:t>Saubhagya (Nokia) provide comments.</w:t>
      </w:r>
    </w:p>
    <w:p w14:paraId="7EECE95E" w14:textId="77777777" w:rsidR="008074D2" w:rsidRDefault="008074D2" w:rsidP="008074D2">
      <w:pPr>
        <w:pStyle w:val="FP"/>
        <w:keepNext/>
        <w:rPr>
          <w:i/>
          <w:iCs/>
          <w:sz w:val="18"/>
          <w:szCs w:val="18"/>
        </w:rPr>
      </w:pPr>
      <w:r w:rsidRPr="005B25A1">
        <w:rPr>
          <w:i/>
          <w:iCs/>
          <w:sz w:val="18"/>
          <w:szCs w:val="18"/>
        </w:rPr>
        <w:t>Guillaume (MediaTek Inc.) comments and replies to Nokia.</w:t>
      </w:r>
    </w:p>
    <w:p w14:paraId="61C1BA9A" w14:textId="77777777" w:rsidR="008074D2" w:rsidRDefault="008074D2" w:rsidP="008074D2">
      <w:pPr>
        <w:pStyle w:val="FP"/>
        <w:keepNext/>
        <w:rPr>
          <w:i/>
          <w:iCs/>
          <w:sz w:val="18"/>
          <w:szCs w:val="18"/>
        </w:rPr>
      </w:pPr>
      <w:r w:rsidRPr="005B25A1">
        <w:rPr>
          <w:i/>
          <w:iCs/>
          <w:sz w:val="18"/>
          <w:szCs w:val="18"/>
        </w:rPr>
        <w:t>Stefan (Ericsson) replies to Qualcomm.</w:t>
      </w:r>
    </w:p>
    <w:p w14:paraId="60207EBC" w14:textId="77777777" w:rsidR="008074D2" w:rsidRDefault="008074D2" w:rsidP="008074D2">
      <w:pPr>
        <w:pStyle w:val="FP"/>
        <w:keepNext/>
        <w:rPr>
          <w:i/>
          <w:iCs/>
          <w:sz w:val="18"/>
          <w:szCs w:val="18"/>
        </w:rPr>
      </w:pPr>
      <w:r w:rsidRPr="005B25A1">
        <w:rPr>
          <w:i/>
          <w:iCs/>
          <w:sz w:val="18"/>
          <w:szCs w:val="18"/>
        </w:rPr>
        <w:t>Saubhagya (Nokia) replies to MediaTek Inc.</w:t>
      </w:r>
    </w:p>
    <w:p w14:paraId="59AAD580" w14:textId="77777777" w:rsidR="008074D2" w:rsidRDefault="008074D2" w:rsidP="008074D2">
      <w:pPr>
        <w:pStyle w:val="FP"/>
        <w:keepNext/>
        <w:rPr>
          <w:i/>
          <w:iCs/>
          <w:sz w:val="18"/>
          <w:szCs w:val="18"/>
        </w:rPr>
      </w:pPr>
      <w:r w:rsidRPr="005B25A1">
        <w:rPr>
          <w:i/>
          <w:iCs/>
          <w:sz w:val="18"/>
          <w:szCs w:val="18"/>
        </w:rPr>
        <w:t>Guillaume (MediaTek Inc.) supports the proposal from Ericsson as a way forward to resolve the issue.</w:t>
      </w:r>
    </w:p>
    <w:p w14:paraId="09CD7C39" w14:textId="77777777" w:rsidR="008074D2" w:rsidRDefault="008074D2" w:rsidP="008074D2">
      <w:pPr>
        <w:pStyle w:val="FP"/>
        <w:keepNext/>
        <w:rPr>
          <w:i/>
          <w:iCs/>
          <w:sz w:val="18"/>
          <w:szCs w:val="18"/>
        </w:rPr>
      </w:pPr>
      <w:r w:rsidRPr="005B25A1">
        <w:rPr>
          <w:i/>
          <w:iCs/>
          <w:sz w:val="18"/>
          <w:szCs w:val="18"/>
        </w:rPr>
        <w:t>Stefan (Ericsson) provides r01.</w:t>
      </w:r>
    </w:p>
    <w:p w14:paraId="2B235FB0" w14:textId="77777777" w:rsidR="008074D2" w:rsidRDefault="008074D2" w:rsidP="008074D2">
      <w:pPr>
        <w:pStyle w:val="FP"/>
        <w:keepNext/>
        <w:rPr>
          <w:i/>
          <w:iCs/>
          <w:sz w:val="18"/>
          <w:szCs w:val="18"/>
        </w:rPr>
      </w:pPr>
      <w:r w:rsidRPr="005B25A1">
        <w:rPr>
          <w:i/>
          <w:iCs/>
          <w:sz w:val="18"/>
          <w:szCs w:val="18"/>
        </w:rPr>
        <w:t>Thierry (</w:t>
      </w:r>
      <w:proofErr w:type="spellStart"/>
      <w:r w:rsidRPr="005B25A1">
        <w:rPr>
          <w:i/>
          <w:iCs/>
          <w:sz w:val="18"/>
          <w:szCs w:val="18"/>
        </w:rPr>
        <w:t>Novamint</w:t>
      </w:r>
      <w:proofErr w:type="spellEnd"/>
      <w:r w:rsidRPr="005B25A1">
        <w:rPr>
          <w:i/>
          <w:iCs/>
          <w:sz w:val="18"/>
          <w:szCs w:val="18"/>
        </w:rPr>
        <w:t>) supports Ericsson's proposal &amp; CR as a way forward.</w:t>
      </w:r>
    </w:p>
    <w:p w14:paraId="071AB9A2" w14:textId="77777777" w:rsidR="008074D2" w:rsidRDefault="008074D2" w:rsidP="008074D2">
      <w:pPr>
        <w:pStyle w:val="FP"/>
        <w:keepNext/>
        <w:rPr>
          <w:i/>
          <w:iCs/>
          <w:sz w:val="18"/>
          <w:szCs w:val="18"/>
        </w:rPr>
      </w:pPr>
      <w:r w:rsidRPr="005B25A1">
        <w:rPr>
          <w:i/>
          <w:iCs/>
          <w:sz w:val="18"/>
          <w:szCs w:val="18"/>
        </w:rPr>
        <w:t>==== Revisions Deadline ====.</w:t>
      </w:r>
    </w:p>
    <w:p w14:paraId="27503566" w14:textId="77777777" w:rsidR="008074D2" w:rsidRDefault="008074D2" w:rsidP="008074D2">
      <w:pPr>
        <w:pStyle w:val="FP"/>
        <w:keepNext/>
        <w:rPr>
          <w:i/>
          <w:iCs/>
          <w:sz w:val="18"/>
          <w:szCs w:val="18"/>
        </w:rPr>
      </w:pPr>
      <w:r w:rsidRPr="005B25A1">
        <w:rPr>
          <w:i/>
          <w:iCs/>
          <w:sz w:val="18"/>
          <w:szCs w:val="18"/>
        </w:rPr>
        <w:t>Chris (Vodafone) says the LS in 0419r3 says the CRs are technically endorsed, not approved? Which are we requesting here?</w:t>
      </w:r>
    </w:p>
    <w:p w14:paraId="4B1D50B6" w14:textId="77777777" w:rsidR="008074D2" w:rsidRDefault="008074D2" w:rsidP="008074D2">
      <w:pPr>
        <w:pStyle w:val="FP"/>
        <w:keepNext/>
        <w:rPr>
          <w:i/>
          <w:iCs/>
          <w:sz w:val="18"/>
          <w:szCs w:val="18"/>
        </w:rPr>
      </w:pPr>
      <w:r w:rsidRPr="005B25A1">
        <w:rPr>
          <w:i/>
          <w:iCs/>
          <w:sz w:val="18"/>
          <w:szCs w:val="18"/>
        </w:rPr>
        <w:t>Haris(Qualcomm) agrees to endorse r01 NOT approve yet.</w:t>
      </w:r>
    </w:p>
    <w:p w14:paraId="3EAE3AF9" w14:textId="77777777" w:rsidR="008074D2" w:rsidRDefault="008074D2" w:rsidP="008074D2">
      <w:pPr>
        <w:pStyle w:val="FP"/>
        <w:keepNext/>
        <w:rPr>
          <w:i/>
          <w:iCs/>
          <w:sz w:val="18"/>
          <w:szCs w:val="18"/>
        </w:rPr>
      </w:pPr>
      <w:r w:rsidRPr="005B25A1">
        <w:rPr>
          <w:i/>
          <w:iCs/>
          <w:sz w:val="18"/>
          <w:szCs w:val="18"/>
        </w:rPr>
        <w:t>Mehrdad (MediaTek Inc.) only agrees with LS in S2-2400419 with the assumption that this CR is agreed at this meeting.</w:t>
      </w:r>
    </w:p>
    <w:p w14:paraId="3D1928AA" w14:textId="77777777" w:rsidR="008074D2" w:rsidRDefault="008074D2" w:rsidP="008074D2">
      <w:pPr>
        <w:pStyle w:val="FP"/>
        <w:keepNext/>
        <w:rPr>
          <w:i/>
          <w:iCs/>
          <w:sz w:val="18"/>
          <w:szCs w:val="18"/>
        </w:rPr>
      </w:pPr>
      <w:r w:rsidRPr="005B25A1">
        <w:rPr>
          <w:i/>
          <w:iCs/>
          <w:sz w:val="18"/>
          <w:szCs w:val="18"/>
        </w:rPr>
        <w:t>Amy (vivo) supports Mehrdad (MediaTek Inc.) to only agree with LS in S2-2400419 with the assumption that this CR is agreed at this meeting.</w:t>
      </w:r>
    </w:p>
    <w:p w14:paraId="0939E32B" w14:textId="77777777" w:rsidR="008074D2" w:rsidRDefault="008074D2" w:rsidP="008074D2">
      <w:pPr>
        <w:pStyle w:val="FP"/>
        <w:keepNext/>
        <w:rPr>
          <w:i/>
          <w:iCs/>
          <w:sz w:val="18"/>
          <w:szCs w:val="18"/>
        </w:rPr>
      </w:pPr>
      <w:r w:rsidRPr="005B25A1">
        <w:rPr>
          <w:i/>
          <w:iCs/>
          <w:sz w:val="18"/>
          <w:szCs w:val="18"/>
        </w:rPr>
        <w:t>Thierry (</w:t>
      </w:r>
      <w:proofErr w:type="spellStart"/>
      <w:r w:rsidRPr="005B25A1">
        <w:rPr>
          <w:i/>
          <w:iCs/>
          <w:sz w:val="18"/>
          <w:szCs w:val="18"/>
        </w:rPr>
        <w:t>Novamint</w:t>
      </w:r>
      <w:proofErr w:type="spellEnd"/>
      <w:r w:rsidRPr="005B25A1">
        <w:rPr>
          <w:i/>
          <w:iCs/>
          <w:sz w:val="18"/>
          <w:szCs w:val="18"/>
        </w:rPr>
        <w:t>) proposes the CR 0351r01 to be agreed not just endorsed.</w:t>
      </w:r>
    </w:p>
    <w:p w14:paraId="0CCCA132" w14:textId="77777777" w:rsidR="008074D2" w:rsidRDefault="008074D2" w:rsidP="008074D2">
      <w:pPr>
        <w:pStyle w:val="FP"/>
        <w:keepNext/>
        <w:rPr>
          <w:i/>
          <w:iCs/>
          <w:sz w:val="18"/>
          <w:szCs w:val="18"/>
        </w:rPr>
      </w:pPr>
      <w:r w:rsidRPr="005B25A1">
        <w:rPr>
          <w:i/>
          <w:iCs/>
          <w:sz w:val="18"/>
          <w:szCs w:val="18"/>
        </w:rPr>
        <w:t>Haris(Qualcomm) responds to Mehrdad and explains why the CRs should be endorsed.</w:t>
      </w:r>
    </w:p>
    <w:p w14:paraId="2150B3F6" w14:textId="77777777" w:rsidR="008074D2" w:rsidRDefault="008074D2" w:rsidP="008074D2">
      <w:pPr>
        <w:pStyle w:val="FP"/>
        <w:keepNext/>
        <w:rPr>
          <w:i/>
          <w:iCs/>
          <w:sz w:val="18"/>
          <w:szCs w:val="18"/>
        </w:rPr>
      </w:pPr>
      <w:r w:rsidRPr="005B25A1">
        <w:rPr>
          <w:i/>
          <w:iCs/>
          <w:sz w:val="18"/>
          <w:szCs w:val="18"/>
        </w:rPr>
        <w:t>Amy (vivo) replies to Haris (Qualcomm).</w:t>
      </w:r>
    </w:p>
    <w:p w14:paraId="3014B212" w14:textId="77777777" w:rsidR="008074D2" w:rsidRDefault="008074D2" w:rsidP="008074D2">
      <w:pPr>
        <w:pStyle w:val="FP"/>
        <w:keepNext/>
        <w:rPr>
          <w:i/>
          <w:iCs/>
          <w:sz w:val="18"/>
          <w:szCs w:val="18"/>
        </w:rPr>
      </w:pPr>
      <w:r w:rsidRPr="005B25A1">
        <w:rPr>
          <w:i/>
          <w:iCs/>
          <w:sz w:val="18"/>
          <w:szCs w:val="18"/>
        </w:rPr>
        <w:t xml:space="preserve">Mehrdad (MediaTek Inc.) replies to Qualcomm and clarifies that we have already stated new changes needed on the LS in the other thread. So r03 of S2-2400419 is not agreeable yet. We can re-check status at CC#4. Also on CRs, if they are technically </w:t>
      </w:r>
      <w:proofErr w:type="spellStart"/>
      <w:r w:rsidRPr="005B25A1">
        <w:rPr>
          <w:i/>
          <w:iCs/>
          <w:sz w:val="18"/>
          <w:szCs w:val="18"/>
        </w:rPr>
        <w:t>endorsable</w:t>
      </w:r>
      <w:proofErr w:type="spellEnd"/>
      <w:r w:rsidRPr="005B25A1">
        <w:rPr>
          <w:i/>
          <w:iCs/>
          <w:sz w:val="18"/>
          <w:szCs w:val="18"/>
        </w:rPr>
        <w:t>, we don't see why they can not be agreed at this meeting. The load for plenary will be minimal.</w:t>
      </w:r>
    </w:p>
    <w:p w14:paraId="25001DE1" w14:textId="77777777" w:rsidR="008074D2" w:rsidRDefault="008074D2" w:rsidP="008074D2">
      <w:pPr>
        <w:pStyle w:val="FP"/>
        <w:keepNext/>
        <w:rPr>
          <w:i/>
          <w:iCs/>
          <w:sz w:val="18"/>
          <w:szCs w:val="18"/>
        </w:rPr>
      </w:pPr>
      <w:r w:rsidRPr="005B25A1">
        <w:rPr>
          <w:i/>
          <w:iCs/>
          <w:sz w:val="18"/>
          <w:szCs w:val="18"/>
        </w:rPr>
        <w:t>Haris(Qualcomm) proposes to discuss in CC#4.</w:t>
      </w:r>
    </w:p>
    <w:p w14:paraId="10870334" w14:textId="77777777" w:rsidR="008074D2" w:rsidRDefault="008074D2" w:rsidP="008074D2">
      <w:pPr>
        <w:pStyle w:val="FP"/>
        <w:keepNext/>
        <w:rPr>
          <w:i/>
          <w:iCs/>
          <w:sz w:val="18"/>
          <w:szCs w:val="18"/>
        </w:rPr>
      </w:pPr>
      <w:r w:rsidRPr="005B25A1">
        <w:rPr>
          <w:i/>
          <w:iCs/>
          <w:sz w:val="18"/>
          <w:szCs w:val="18"/>
        </w:rPr>
        <w:t>==== Final Comments Deadline ====.</w:t>
      </w:r>
    </w:p>
    <w:p w14:paraId="269299CA" w14:textId="77777777" w:rsidR="008074D2" w:rsidRDefault="008074D2" w:rsidP="008074D2">
      <w:pPr>
        <w:pStyle w:val="FP"/>
        <w:keepNext/>
        <w:rPr>
          <w:i/>
          <w:iCs/>
          <w:sz w:val="18"/>
          <w:szCs w:val="18"/>
        </w:rPr>
      </w:pPr>
      <w:r w:rsidRPr="005B25A1">
        <w:rPr>
          <w:i/>
          <w:iCs/>
          <w:sz w:val="18"/>
          <w:szCs w:val="18"/>
        </w:rPr>
        <w:t>Ramon(</w:t>
      </w:r>
      <w:proofErr w:type="spellStart"/>
      <w:r w:rsidRPr="005B25A1">
        <w:rPr>
          <w:i/>
          <w:iCs/>
          <w:sz w:val="18"/>
          <w:szCs w:val="18"/>
        </w:rPr>
        <w:t>Sateliot</w:t>
      </w:r>
      <w:proofErr w:type="spellEnd"/>
      <w:r w:rsidRPr="005B25A1">
        <w:rPr>
          <w:i/>
          <w:iCs/>
          <w:sz w:val="18"/>
          <w:szCs w:val="18"/>
        </w:rPr>
        <w:t>) supports the CR(s) to be agreed (not just endorsed) and supports referring to 'IoT NTN' instead of 'NB-IoT NTN' in the related LS.</w:t>
      </w:r>
    </w:p>
    <w:p w14:paraId="6122A130" w14:textId="77777777" w:rsidR="008074D2" w:rsidRPr="005B25A1" w:rsidRDefault="008074D2" w:rsidP="008074D2">
      <w:pPr>
        <w:pStyle w:val="FP"/>
        <w:keepNext/>
        <w:rPr>
          <w:i/>
          <w:iCs/>
          <w:sz w:val="18"/>
          <w:szCs w:val="18"/>
        </w:rPr>
      </w:pPr>
    </w:p>
    <w:p w14:paraId="088EA13B" w14:textId="77777777" w:rsidR="008074D2" w:rsidRPr="005B25A1" w:rsidRDefault="008074D2" w:rsidP="008074D2">
      <w:pPr>
        <w:keepNext/>
        <w:keepLines/>
        <w:rPr>
          <w:b/>
          <w:bCs/>
        </w:rPr>
      </w:pPr>
      <w:r>
        <w:rPr>
          <w:b/>
          <w:bCs/>
        </w:rPr>
        <w:t>CC#4</w:t>
      </w:r>
      <w:r w:rsidRPr="005B25A1">
        <w:rPr>
          <w:b/>
          <w:bCs/>
        </w:rPr>
        <w:t xml:space="preserve"> Discussion:</w:t>
      </w:r>
    </w:p>
    <w:p w14:paraId="62CC1266" w14:textId="5425B7C3" w:rsidR="008074D2" w:rsidRPr="005B25A1" w:rsidRDefault="008074D2" w:rsidP="008074D2">
      <w:pPr>
        <w:keepNext/>
        <w:keepLines/>
      </w:pPr>
      <w:r>
        <w:t>r01 was proposed for endorsement</w:t>
      </w:r>
      <w:r w:rsidRPr="005B25A1">
        <w:t>.</w:t>
      </w:r>
      <w:r>
        <w:t xml:space="preserve"> MediaTek asked what the value is of endorsing at this time as this can be further revised at the next meeting if necessary. Qualcomm explained that the related LS has been </w:t>
      </w:r>
      <w:r w:rsidR="00DF19A1">
        <w:t>postponed</w:t>
      </w:r>
      <w:r>
        <w:t xml:space="preserve"> and no clarification can be expected on this by the net meeting. </w:t>
      </w:r>
      <w:r w:rsidR="00DF19A1">
        <w:t xml:space="preserve">Inmarsat commented that this could be accepted as correct at present and the LS could be agreed if it includes the NB-IoT aspects. r01 was endorsed and revised in </w:t>
      </w:r>
      <w:r w:rsidR="00DF19A1" w:rsidRPr="00CE3EC0">
        <w:rPr>
          <w:color w:val="0000FF"/>
        </w:rPr>
        <w:t>S2-2</w:t>
      </w:r>
      <w:r w:rsidR="00DF19A1">
        <w:rPr>
          <w:color w:val="0000FF"/>
        </w:rPr>
        <w:t>401653</w:t>
      </w:r>
      <w:r w:rsidR="00DF19A1">
        <w:t xml:space="preserve">, which was </w:t>
      </w:r>
      <w:r w:rsidR="00DF19A1" w:rsidRPr="00DF19A1">
        <w:rPr>
          <w:color w:val="FF0000"/>
        </w:rPr>
        <w:t>endorsed</w:t>
      </w:r>
      <w:r w:rsidR="00DF19A1">
        <w:t>.</w:t>
      </w:r>
      <w:r w:rsidR="00DF19A1" w:rsidRPr="00375008">
        <w:t xml:space="preserve"> </w:t>
      </w:r>
    </w:p>
    <w:p w14:paraId="49EAB536" w14:textId="7ADD9624" w:rsidR="008074D2" w:rsidRDefault="008074D2" w:rsidP="008074D2">
      <w:r w:rsidRPr="005B25A1">
        <w:rPr>
          <w:b/>
          <w:bCs/>
        </w:rPr>
        <w:t>Status:</w:t>
      </w:r>
      <w:r>
        <w:t xml:space="preserve"> </w:t>
      </w:r>
      <w:r w:rsidR="00DF19A1" w:rsidRPr="00DF19A1">
        <w:rPr>
          <w:color w:val="FF0000"/>
        </w:rPr>
        <w:t>Endorsed</w:t>
      </w:r>
      <w:r>
        <w:t>.</w:t>
      </w:r>
    </w:p>
    <w:p w14:paraId="34B647F3" w14:textId="77777777" w:rsidR="00DF19A1" w:rsidRPr="00EB0339" w:rsidRDefault="00DF19A1" w:rsidP="008074D2"/>
    <w:p w14:paraId="404D7514" w14:textId="77777777" w:rsidR="00DF19A1" w:rsidRDefault="00DF19A1" w:rsidP="00DF19A1">
      <w:pPr>
        <w:pStyle w:val="NormTop"/>
      </w:pPr>
      <w:r>
        <w:rPr>
          <w:color w:val="0000FF"/>
        </w:rPr>
        <w:lastRenderedPageBreak/>
        <w:t>S2-2401033</w:t>
      </w:r>
      <w:r w:rsidRPr="00D53282">
        <w:t xml:space="preserve"> </w:t>
      </w:r>
      <w:r>
        <w:t>(CR) 23.271 CR0438 (Rel-18, 'F'): Support for UE location verification when location is provided by MME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possibility for the MME to provide UE coarse location information in the Location Request.</w:t>
      </w:r>
    </w:p>
    <w:p w14:paraId="769161F8"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426861E7" w14:textId="77777777" w:rsidR="00DF19A1" w:rsidRDefault="00DF19A1" w:rsidP="00DF19A1">
      <w:pPr>
        <w:pStyle w:val="FP"/>
        <w:keepNext/>
        <w:rPr>
          <w:i/>
          <w:iCs/>
          <w:sz w:val="18"/>
          <w:szCs w:val="18"/>
        </w:rPr>
      </w:pPr>
      <w:r w:rsidRPr="005B25A1">
        <w:rPr>
          <w:i/>
          <w:iCs/>
          <w:sz w:val="18"/>
          <w:szCs w:val="18"/>
        </w:rPr>
        <w:t>Haris(Qualcomm) provides comments.</w:t>
      </w:r>
    </w:p>
    <w:p w14:paraId="3980A9AB" w14:textId="77777777" w:rsidR="00DF19A1" w:rsidRDefault="00DF19A1" w:rsidP="00DF19A1">
      <w:pPr>
        <w:pStyle w:val="FP"/>
        <w:keepNext/>
        <w:rPr>
          <w:i/>
          <w:iCs/>
          <w:sz w:val="18"/>
          <w:szCs w:val="18"/>
        </w:rPr>
      </w:pPr>
      <w:r w:rsidRPr="005B25A1">
        <w:rPr>
          <w:i/>
          <w:iCs/>
          <w:sz w:val="18"/>
          <w:szCs w:val="18"/>
        </w:rPr>
        <w:t>Stefan (Ericsson) replies.</w:t>
      </w:r>
    </w:p>
    <w:p w14:paraId="17F9DB4B" w14:textId="77777777" w:rsidR="00DF19A1" w:rsidRDefault="00DF19A1" w:rsidP="00DF19A1">
      <w:pPr>
        <w:pStyle w:val="FP"/>
        <w:keepNext/>
        <w:rPr>
          <w:i/>
          <w:iCs/>
          <w:sz w:val="18"/>
          <w:szCs w:val="18"/>
        </w:rPr>
      </w:pPr>
      <w:r w:rsidRPr="005B25A1">
        <w:rPr>
          <w:i/>
          <w:iCs/>
          <w:sz w:val="18"/>
          <w:szCs w:val="18"/>
        </w:rPr>
        <w:t>Haris(Qualcomm) responds.</w:t>
      </w:r>
    </w:p>
    <w:p w14:paraId="675E7B60" w14:textId="77777777" w:rsidR="00DF19A1" w:rsidRDefault="00DF19A1" w:rsidP="00DF19A1">
      <w:pPr>
        <w:pStyle w:val="FP"/>
        <w:keepNext/>
        <w:rPr>
          <w:i/>
          <w:iCs/>
          <w:sz w:val="18"/>
          <w:szCs w:val="18"/>
        </w:rPr>
      </w:pPr>
      <w:r w:rsidRPr="005B25A1">
        <w:rPr>
          <w:i/>
          <w:iCs/>
          <w:sz w:val="18"/>
          <w:szCs w:val="18"/>
        </w:rPr>
        <w:t>Yunjing (CATT) provides comments.</w:t>
      </w:r>
    </w:p>
    <w:p w14:paraId="2EAFF562" w14:textId="77777777" w:rsidR="00DF19A1" w:rsidRDefault="00DF19A1" w:rsidP="00DF19A1">
      <w:pPr>
        <w:pStyle w:val="FP"/>
        <w:keepNext/>
        <w:rPr>
          <w:i/>
          <w:iCs/>
          <w:sz w:val="18"/>
          <w:szCs w:val="18"/>
        </w:rPr>
      </w:pPr>
      <w:r w:rsidRPr="005B25A1">
        <w:rPr>
          <w:i/>
          <w:iCs/>
          <w:sz w:val="18"/>
          <w:szCs w:val="18"/>
        </w:rPr>
        <w:t>Stefan (Ericsson) responds to Haris.</w:t>
      </w:r>
    </w:p>
    <w:p w14:paraId="2F656C78" w14:textId="77777777" w:rsidR="00DF19A1" w:rsidRDefault="00DF19A1" w:rsidP="00DF19A1">
      <w:pPr>
        <w:pStyle w:val="FP"/>
        <w:keepNext/>
        <w:rPr>
          <w:i/>
          <w:iCs/>
          <w:sz w:val="18"/>
          <w:szCs w:val="18"/>
        </w:rPr>
      </w:pPr>
      <w:r w:rsidRPr="005B25A1">
        <w:rPr>
          <w:i/>
          <w:iCs/>
          <w:sz w:val="18"/>
          <w:szCs w:val="18"/>
        </w:rPr>
        <w:t>Stefan (Ericsson) replies to Yunjing.</w:t>
      </w:r>
    </w:p>
    <w:p w14:paraId="60FF1674" w14:textId="77777777" w:rsidR="00DF19A1" w:rsidRDefault="00DF19A1" w:rsidP="00DF19A1">
      <w:pPr>
        <w:pStyle w:val="FP"/>
        <w:keepNext/>
        <w:rPr>
          <w:i/>
          <w:iCs/>
          <w:sz w:val="18"/>
          <w:szCs w:val="18"/>
        </w:rPr>
      </w:pPr>
      <w:r w:rsidRPr="005B25A1">
        <w:rPr>
          <w:i/>
          <w:iCs/>
          <w:sz w:val="18"/>
          <w:szCs w:val="18"/>
        </w:rPr>
        <w:t>Yunjing (CATT) replies to Stefan (Ericsson).</w:t>
      </w:r>
    </w:p>
    <w:p w14:paraId="350D3855" w14:textId="77777777" w:rsidR="00DF19A1" w:rsidRDefault="00DF19A1" w:rsidP="00DF19A1">
      <w:pPr>
        <w:pStyle w:val="FP"/>
        <w:keepNext/>
        <w:rPr>
          <w:i/>
          <w:iCs/>
          <w:sz w:val="18"/>
          <w:szCs w:val="18"/>
        </w:rPr>
      </w:pPr>
      <w:r w:rsidRPr="005B25A1">
        <w:rPr>
          <w:i/>
          <w:iCs/>
          <w:sz w:val="18"/>
          <w:szCs w:val="18"/>
        </w:rPr>
        <w:t>Steve (Huawei) comments.</w:t>
      </w:r>
    </w:p>
    <w:p w14:paraId="5736E6B3" w14:textId="77777777" w:rsidR="00DF19A1" w:rsidRDefault="00DF19A1" w:rsidP="00DF19A1">
      <w:pPr>
        <w:pStyle w:val="FP"/>
        <w:keepNext/>
        <w:rPr>
          <w:i/>
          <w:iCs/>
          <w:sz w:val="18"/>
          <w:szCs w:val="18"/>
        </w:rPr>
      </w:pPr>
      <w:r w:rsidRPr="005B25A1">
        <w:rPr>
          <w:i/>
          <w:iCs/>
          <w:sz w:val="18"/>
          <w:szCs w:val="18"/>
        </w:rPr>
        <w:t>Haris(Qualcomm) comments and proposes way forward.</w:t>
      </w:r>
    </w:p>
    <w:p w14:paraId="703D485A" w14:textId="77777777" w:rsidR="00DF19A1" w:rsidRDefault="00DF19A1" w:rsidP="00DF19A1">
      <w:pPr>
        <w:pStyle w:val="FP"/>
        <w:keepNext/>
        <w:rPr>
          <w:i/>
          <w:iCs/>
          <w:sz w:val="18"/>
          <w:szCs w:val="18"/>
        </w:rPr>
      </w:pPr>
      <w:r w:rsidRPr="005B25A1">
        <w:rPr>
          <w:i/>
          <w:iCs/>
          <w:sz w:val="18"/>
          <w:szCs w:val="18"/>
        </w:rPr>
        <w:t>Stefan (Ericsson) provides r01.</w:t>
      </w:r>
    </w:p>
    <w:p w14:paraId="7A0D910A" w14:textId="77777777" w:rsidR="00DF19A1" w:rsidRDefault="00DF19A1" w:rsidP="00DF19A1">
      <w:pPr>
        <w:pStyle w:val="FP"/>
        <w:keepNext/>
        <w:rPr>
          <w:i/>
          <w:iCs/>
          <w:sz w:val="18"/>
          <w:szCs w:val="18"/>
        </w:rPr>
      </w:pPr>
      <w:r w:rsidRPr="005B25A1">
        <w:rPr>
          <w:i/>
          <w:iCs/>
          <w:sz w:val="18"/>
          <w:szCs w:val="18"/>
        </w:rPr>
        <w:t>==== Revisions Deadline ====.</w:t>
      </w:r>
    </w:p>
    <w:p w14:paraId="75821FA5" w14:textId="77777777" w:rsidR="00DF19A1" w:rsidRDefault="00DF19A1" w:rsidP="00DF19A1">
      <w:pPr>
        <w:pStyle w:val="FP"/>
        <w:keepNext/>
        <w:rPr>
          <w:i/>
          <w:iCs/>
          <w:sz w:val="18"/>
          <w:szCs w:val="18"/>
        </w:rPr>
      </w:pPr>
      <w:r w:rsidRPr="005B25A1">
        <w:rPr>
          <w:i/>
          <w:iCs/>
          <w:sz w:val="18"/>
          <w:szCs w:val="18"/>
        </w:rPr>
        <w:t>Haris(Qualcomm) agrees to endorse r01 NOT approve yet.</w:t>
      </w:r>
    </w:p>
    <w:p w14:paraId="1C04F641" w14:textId="77777777" w:rsidR="00DF19A1" w:rsidRDefault="00DF19A1" w:rsidP="00DF19A1">
      <w:pPr>
        <w:pStyle w:val="FP"/>
        <w:keepNext/>
        <w:rPr>
          <w:i/>
          <w:iCs/>
          <w:sz w:val="18"/>
          <w:szCs w:val="18"/>
        </w:rPr>
      </w:pPr>
      <w:r w:rsidRPr="005B25A1">
        <w:rPr>
          <w:i/>
          <w:iCs/>
          <w:sz w:val="18"/>
          <w:szCs w:val="18"/>
        </w:rPr>
        <w:t>Haris(Qualcomm) proposes to discuss in CC#4 since it is related with LS (0419) and TS 23.410 CR (0351).</w:t>
      </w:r>
    </w:p>
    <w:p w14:paraId="0567D217" w14:textId="77777777" w:rsidR="00DF19A1" w:rsidRDefault="00DF19A1" w:rsidP="00DF19A1">
      <w:pPr>
        <w:pStyle w:val="FP"/>
        <w:keepNext/>
        <w:rPr>
          <w:i/>
          <w:iCs/>
          <w:sz w:val="18"/>
          <w:szCs w:val="18"/>
        </w:rPr>
      </w:pPr>
      <w:r w:rsidRPr="005B25A1">
        <w:rPr>
          <w:i/>
          <w:iCs/>
          <w:sz w:val="18"/>
          <w:szCs w:val="18"/>
        </w:rPr>
        <w:t>==== Final Comments Deadline ====.</w:t>
      </w:r>
    </w:p>
    <w:p w14:paraId="7AF371DA" w14:textId="77777777" w:rsidR="00DF19A1" w:rsidRPr="005B25A1" w:rsidRDefault="00DF19A1" w:rsidP="00DF19A1">
      <w:pPr>
        <w:pStyle w:val="FP"/>
        <w:keepNext/>
        <w:rPr>
          <w:i/>
          <w:iCs/>
          <w:sz w:val="18"/>
          <w:szCs w:val="18"/>
        </w:rPr>
      </w:pPr>
    </w:p>
    <w:p w14:paraId="6863AC8F" w14:textId="77777777" w:rsidR="00DF19A1" w:rsidRPr="005B25A1" w:rsidRDefault="00DF19A1" w:rsidP="00DF19A1">
      <w:pPr>
        <w:keepNext/>
        <w:keepLines/>
        <w:rPr>
          <w:b/>
          <w:bCs/>
        </w:rPr>
      </w:pPr>
      <w:r>
        <w:rPr>
          <w:b/>
          <w:bCs/>
        </w:rPr>
        <w:t>CC#4</w:t>
      </w:r>
      <w:r w:rsidRPr="005B25A1">
        <w:rPr>
          <w:b/>
          <w:bCs/>
        </w:rPr>
        <w:t xml:space="preserve"> Discussion:</w:t>
      </w:r>
    </w:p>
    <w:p w14:paraId="391496E7" w14:textId="500AE51B" w:rsidR="00DF19A1" w:rsidRPr="005B25A1" w:rsidRDefault="00DF19A1" w:rsidP="00DF19A1">
      <w:pPr>
        <w:keepNext/>
        <w:keepLines/>
      </w:pPr>
      <w:r>
        <w:t xml:space="preserve">r01 was endorsed and revised in </w:t>
      </w:r>
      <w:r w:rsidRPr="00CE3EC0">
        <w:rPr>
          <w:color w:val="0000FF"/>
        </w:rPr>
        <w:t>S2-2</w:t>
      </w:r>
      <w:r>
        <w:rPr>
          <w:color w:val="0000FF"/>
        </w:rPr>
        <w:t>401654</w:t>
      </w:r>
      <w:r>
        <w:t xml:space="preserve">, which was </w:t>
      </w:r>
      <w:r w:rsidRPr="00DF19A1">
        <w:rPr>
          <w:color w:val="FF0000"/>
        </w:rPr>
        <w:t>endorsed</w:t>
      </w:r>
      <w:r>
        <w:t>.</w:t>
      </w:r>
      <w:r w:rsidRPr="00375008">
        <w:t xml:space="preserve"> </w:t>
      </w:r>
    </w:p>
    <w:p w14:paraId="65EDF049" w14:textId="3FC48A2D" w:rsidR="00DF19A1" w:rsidRDefault="00DF19A1" w:rsidP="00DF19A1">
      <w:r w:rsidRPr="005B25A1">
        <w:rPr>
          <w:b/>
          <w:bCs/>
        </w:rPr>
        <w:t>Status:</w:t>
      </w:r>
      <w:r>
        <w:t xml:space="preserve"> </w:t>
      </w:r>
      <w:r w:rsidRPr="00DF19A1">
        <w:rPr>
          <w:color w:val="FF0000"/>
        </w:rPr>
        <w:t>Endorsed</w:t>
      </w:r>
      <w:r>
        <w:t>.</w:t>
      </w:r>
    </w:p>
    <w:p w14:paraId="15AEF578" w14:textId="77777777" w:rsidR="00DF19A1" w:rsidRDefault="00DF19A1" w:rsidP="00DF19A1"/>
    <w:p w14:paraId="4CF71A1E" w14:textId="77777777" w:rsidR="00DF19A1" w:rsidRDefault="00DF19A1" w:rsidP="00DF19A1">
      <w:pPr>
        <w:pStyle w:val="NormTop"/>
      </w:pPr>
      <w:r>
        <w:rPr>
          <w:color w:val="0000FF"/>
        </w:rPr>
        <w:t>S2-2401162</w:t>
      </w:r>
      <w:r w:rsidRPr="00D53282">
        <w:t xml:space="preserve"> </w:t>
      </w:r>
      <w:r>
        <w:t xml:space="preserve">(CR) 23.273 CR0498 (Rel-18, 'F'): Update of user plane positioning solution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Convert the editor s note in clause 6.18.1 to a NOTE: security mechanism to support user plane positioning is defined in Annex Q.2, TS 33.501. Update the UDM UE LCS subscriber data , to include DNN+S-NSSAI combination for user plane positioning parameter.</w:t>
      </w:r>
    </w:p>
    <w:p w14:paraId="3EB1C9D7"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459907E2" w14:textId="77777777" w:rsidR="00DF19A1" w:rsidRDefault="00DF19A1" w:rsidP="00DF19A1">
      <w:pPr>
        <w:pStyle w:val="FP"/>
        <w:keepNext/>
        <w:rPr>
          <w:i/>
          <w:iCs/>
          <w:sz w:val="18"/>
          <w:szCs w:val="18"/>
        </w:rPr>
      </w:pPr>
      <w:r w:rsidRPr="005B25A1">
        <w:rPr>
          <w:i/>
          <w:iCs/>
          <w:sz w:val="18"/>
          <w:szCs w:val="18"/>
        </w:rPr>
        <w:t>Yunjing (CATT) asks questions for clarification.</w:t>
      </w:r>
    </w:p>
    <w:p w14:paraId="1AD04D95" w14:textId="77777777" w:rsidR="00DF19A1" w:rsidRDefault="00DF19A1" w:rsidP="00DF19A1">
      <w:pPr>
        <w:pStyle w:val="FP"/>
        <w:keepNext/>
        <w:rPr>
          <w:i/>
          <w:iCs/>
          <w:sz w:val="18"/>
          <w:szCs w:val="18"/>
        </w:rPr>
      </w:pPr>
      <w:r w:rsidRPr="005B25A1">
        <w:rPr>
          <w:i/>
          <w:iCs/>
          <w:sz w:val="18"/>
          <w:szCs w:val="18"/>
        </w:rPr>
        <w:t>Jinguo(ZTE) comments.</w:t>
      </w:r>
    </w:p>
    <w:p w14:paraId="443D16DC" w14:textId="77777777" w:rsidR="00DF19A1" w:rsidRDefault="00DF19A1" w:rsidP="00DF19A1">
      <w:pPr>
        <w:pStyle w:val="FP"/>
        <w:keepNext/>
        <w:rPr>
          <w:i/>
          <w:iCs/>
          <w:sz w:val="18"/>
          <w:szCs w:val="18"/>
        </w:rPr>
      </w:pPr>
      <w:r w:rsidRPr="005B25A1">
        <w:rPr>
          <w:i/>
          <w:iCs/>
          <w:sz w:val="18"/>
          <w:szCs w:val="18"/>
        </w:rPr>
        <w:t>Runze (Huawei) replies to Jinguo(ZTE).</w:t>
      </w:r>
    </w:p>
    <w:p w14:paraId="76A2C591" w14:textId="77777777" w:rsidR="00DF19A1" w:rsidRDefault="00DF19A1" w:rsidP="00DF19A1">
      <w:pPr>
        <w:pStyle w:val="FP"/>
        <w:keepNext/>
        <w:rPr>
          <w:i/>
          <w:iCs/>
          <w:sz w:val="18"/>
          <w:szCs w:val="18"/>
        </w:rPr>
      </w:pPr>
      <w:r w:rsidRPr="005B25A1">
        <w:rPr>
          <w:i/>
          <w:iCs/>
          <w:sz w:val="18"/>
          <w:szCs w:val="18"/>
        </w:rPr>
        <w:t>Runze (Huawei) replies to Yunjing (CATT).</w:t>
      </w:r>
    </w:p>
    <w:p w14:paraId="5D824F19" w14:textId="77777777" w:rsidR="00DF19A1" w:rsidRDefault="00DF19A1" w:rsidP="00DF19A1">
      <w:pPr>
        <w:pStyle w:val="FP"/>
        <w:keepNext/>
        <w:rPr>
          <w:i/>
          <w:iCs/>
          <w:sz w:val="18"/>
          <w:szCs w:val="18"/>
        </w:rPr>
      </w:pPr>
      <w:r w:rsidRPr="005B25A1">
        <w:rPr>
          <w:i/>
          <w:iCs/>
          <w:sz w:val="18"/>
          <w:szCs w:val="18"/>
        </w:rPr>
        <w:t>Yunjing (CATT) is fine with the CR.</w:t>
      </w:r>
    </w:p>
    <w:p w14:paraId="6B2162FF" w14:textId="77777777" w:rsidR="00DF19A1" w:rsidRDefault="00DF19A1" w:rsidP="00DF19A1">
      <w:pPr>
        <w:pStyle w:val="FP"/>
        <w:keepNext/>
        <w:rPr>
          <w:i/>
          <w:iCs/>
          <w:sz w:val="18"/>
          <w:szCs w:val="18"/>
        </w:rPr>
      </w:pPr>
      <w:r w:rsidRPr="005B25A1">
        <w:rPr>
          <w:i/>
          <w:iCs/>
          <w:sz w:val="18"/>
          <w:szCs w:val="18"/>
        </w:rPr>
        <w:t>====  Revisions Deadline ====.</w:t>
      </w:r>
    </w:p>
    <w:p w14:paraId="7ADFC692" w14:textId="77777777" w:rsidR="00DF19A1" w:rsidRDefault="00DF19A1" w:rsidP="00DF19A1">
      <w:pPr>
        <w:pStyle w:val="FP"/>
        <w:keepNext/>
        <w:rPr>
          <w:i/>
          <w:iCs/>
          <w:sz w:val="18"/>
          <w:szCs w:val="18"/>
        </w:rPr>
      </w:pPr>
      <w:r w:rsidRPr="005B25A1">
        <w:rPr>
          <w:i/>
          <w:iCs/>
          <w:sz w:val="18"/>
          <w:szCs w:val="18"/>
        </w:rPr>
        <w:t>==== Final Comments Deadline ====.</w:t>
      </w:r>
    </w:p>
    <w:p w14:paraId="75D1CBA4" w14:textId="77777777" w:rsidR="00DF19A1" w:rsidRPr="005B25A1" w:rsidRDefault="00DF19A1" w:rsidP="00DF19A1">
      <w:pPr>
        <w:pStyle w:val="FP"/>
        <w:keepNext/>
        <w:rPr>
          <w:i/>
          <w:iCs/>
          <w:sz w:val="18"/>
          <w:szCs w:val="18"/>
        </w:rPr>
      </w:pPr>
    </w:p>
    <w:p w14:paraId="0C7E557B" w14:textId="77777777" w:rsidR="00DF19A1" w:rsidRPr="005B25A1" w:rsidRDefault="00DF19A1" w:rsidP="00DF19A1">
      <w:pPr>
        <w:keepNext/>
        <w:keepLines/>
        <w:rPr>
          <w:b/>
          <w:bCs/>
        </w:rPr>
      </w:pPr>
      <w:r>
        <w:rPr>
          <w:b/>
          <w:bCs/>
        </w:rPr>
        <w:t>CC#4</w:t>
      </w:r>
      <w:r w:rsidRPr="005B25A1">
        <w:rPr>
          <w:b/>
          <w:bCs/>
        </w:rPr>
        <w:t xml:space="preserve"> Discussion:</w:t>
      </w:r>
    </w:p>
    <w:p w14:paraId="65A20FBF" w14:textId="3B4F4F58" w:rsidR="00DF19A1" w:rsidRPr="005B25A1" w:rsidRDefault="00DF19A1" w:rsidP="00DF19A1">
      <w:pPr>
        <w:keepNext/>
        <w:keepLines/>
      </w:pPr>
      <w:r>
        <w:t>Huawei suggested to take r00 + remove "the third change" and update cover page accordingly</w:t>
      </w:r>
      <w:r w:rsidRPr="005B25A1">
        <w:t>.</w:t>
      </w:r>
      <w:r>
        <w:t xml:space="preserve"> This was revised in </w:t>
      </w:r>
      <w:r w:rsidRPr="00CE3EC0">
        <w:rPr>
          <w:color w:val="0000FF"/>
        </w:rPr>
        <w:t>S2-2</w:t>
      </w:r>
      <w:r>
        <w:rPr>
          <w:color w:val="0000FF"/>
        </w:rPr>
        <w:t>401655</w:t>
      </w:r>
      <w:r>
        <w:t xml:space="preserve">, which was </w:t>
      </w:r>
      <w:r w:rsidRPr="00C3284B">
        <w:rPr>
          <w:color w:val="FF0000"/>
          <w:lang w:eastAsia="en-US"/>
        </w:rPr>
        <w:t>approved</w:t>
      </w:r>
      <w:r>
        <w:t>.</w:t>
      </w:r>
    </w:p>
    <w:p w14:paraId="1542F7D8" w14:textId="45070FF6" w:rsidR="00DF19A1" w:rsidRDefault="00DF19A1" w:rsidP="00DF19A1">
      <w:r w:rsidRPr="005B25A1">
        <w:rPr>
          <w:b/>
          <w:bCs/>
        </w:rPr>
        <w:t>Status:</w:t>
      </w:r>
      <w:r>
        <w:t xml:space="preserve"> </w:t>
      </w:r>
      <w:r w:rsidRPr="00C3284B">
        <w:rPr>
          <w:color w:val="FF0000"/>
          <w:lang w:eastAsia="en-US"/>
        </w:rPr>
        <w:t>Approved</w:t>
      </w:r>
      <w:r>
        <w:t>.</w:t>
      </w:r>
    </w:p>
    <w:p w14:paraId="1C935160" w14:textId="77777777" w:rsidR="00DF19A1" w:rsidRPr="00EB0339" w:rsidRDefault="00DF19A1" w:rsidP="00DF19A1"/>
    <w:p w14:paraId="0018F663" w14:textId="77777777" w:rsidR="00DF19A1" w:rsidRDefault="00DF19A1" w:rsidP="00DF19A1">
      <w:pPr>
        <w:pStyle w:val="NormTop"/>
      </w:pPr>
      <w:r>
        <w:rPr>
          <w:color w:val="0000FF"/>
        </w:rPr>
        <w:lastRenderedPageBreak/>
        <w:t>S2-2400594</w:t>
      </w:r>
      <w:r w:rsidRPr="00D53282">
        <w:t xml:space="preserve"> </w:t>
      </w:r>
      <w:r>
        <w:t>(CR) 23.501 CR5245 (Rel-18, 'F'): Corrections of XRM related clauses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Corrections of XRM related contents. Alignment of the terminology related to PDU set based handling.</w:t>
      </w:r>
    </w:p>
    <w:p w14:paraId="58B0D59B" w14:textId="77777777" w:rsidR="00DF19A1" w:rsidRPr="005B25A1" w:rsidRDefault="00DF19A1" w:rsidP="00DF19A1">
      <w:pPr>
        <w:keepNext/>
        <w:keepLines/>
        <w:rPr>
          <w:b/>
          <w:bCs/>
        </w:rPr>
      </w:pPr>
      <w:r w:rsidRPr="005B25A1">
        <w:rPr>
          <w:b/>
          <w:bCs/>
        </w:rPr>
        <w:t>Convenor comment:</w:t>
      </w:r>
    </w:p>
    <w:p w14:paraId="12FF8A82" w14:textId="77777777" w:rsidR="00DF19A1" w:rsidRPr="005B25A1" w:rsidRDefault="00DF19A1" w:rsidP="00DF19A1">
      <w:pPr>
        <w:keepNext/>
        <w:keepLines/>
      </w:pPr>
      <w:r w:rsidRPr="005B25A1">
        <w:t>R07 or R08?</w:t>
      </w:r>
    </w:p>
    <w:p w14:paraId="70714D41"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45ADA103" w14:textId="77777777" w:rsidR="00DF19A1" w:rsidRDefault="00DF19A1" w:rsidP="00DF19A1">
      <w:pPr>
        <w:pStyle w:val="FP"/>
        <w:keepNext/>
        <w:rPr>
          <w:i/>
          <w:iCs/>
          <w:sz w:val="18"/>
          <w:szCs w:val="18"/>
        </w:rPr>
      </w:pPr>
      <w:r w:rsidRPr="005B25A1">
        <w:rPr>
          <w:i/>
          <w:iCs/>
          <w:sz w:val="18"/>
          <w:szCs w:val="18"/>
        </w:rPr>
        <w:t>Youngkyo(Samsung) requests further changes.</w:t>
      </w:r>
    </w:p>
    <w:p w14:paraId="3106C73C" w14:textId="77777777" w:rsidR="00DF19A1" w:rsidRDefault="00DF19A1" w:rsidP="00DF19A1">
      <w:pPr>
        <w:pStyle w:val="FP"/>
        <w:keepNext/>
        <w:rPr>
          <w:i/>
          <w:iCs/>
          <w:sz w:val="18"/>
          <w:szCs w:val="18"/>
        </w:rPr>
      </w:pPr>
      <w:r w:rsidRPr="005B25A1">
        <w:rPr>
          <w:i/>
          <w:iCs/>
          <w:sz w:val="18"/>
          <w:szCs w:val="18"/>
        </w:rPr>
        <w:t>Dan (China Mobile) provides r01 with merging 0760, 1208,1207.</w:t>
      </w:r>
    </w:p>
    <w:p w14:paraId="6C1605C9" w14:textId="77777777" w:rsidR="00DF19A1" w:rsidRDefault="00DF19A1" w:rsidP="00DF19A1">
      <w:pPr>
        <w:pStyle w:val="FP"/>
        <w:keepNext/>
        <w:rPr>
          <w:i/>
          <w:iCs/>
          <w:sz w:val="18"/>
          <w:szCs w:val="18"/>
        </w:rPr>
      </w:pPr>
      <w:r w:rsidRPr="005B25A1">
        <w:rPr>
          <w:i/>
          <w:iCs/>
          <w:sz w:val="18"/>
          <w:szCs w:val="18"/>
        </w:rPr>
        <w:t>Dan(China Mobile) provide r02, and response for the first change proposal.</w:t>
      </w:r>
    </w:p>
    <w:p w14:paraId="23E8EAAE" w14:textId="77777777" w:rsidR="00DF19A1" w:rsidRDefault="00DF19A1" w:rsidP="00DF19A1">
      <w:pPr>
        <w:pStyle w:val="FP"/>
        <w:keepNext/>
        <w:rPr>
          <w:i/>
          <w:iCs/>
          <w:sz w:val="18"/>
          <w:szCs w:val="18"/>
        </w:rPr>
      </w:pPr>
      <w:r w:rsidRPr="005B25A1">
        <w:rPr>
          <w:i/>
          <w:iCs/>
          <w:sz w:val="18"/>
          <w:szCs w:val="18"/>
        </w:rPr>
        <w:t>Youngkyo(Samsung) replies.</w:t>
      </w:r>
    </w:p>
    <w:p w14:paraId="397FD606" w14:textId="77777777" w:rsidR="00DF19A1" w:rsidRDefault="00DF19A1" w:rsidP="00DF19A1">
      <w:pPr>
        <w:pStyle w:val="FP"/>
        <w:keepNext/>
        <w:rPr>
          <w:i/>
          <w:iCs/>
          <w:sz w:val="18"/>
          <w:szCs w:val="18"/>
        </w:rPr>
      </w:pPr>
      <w:r w:rsidRPr="005B25A1">
        <w:rPr>
          <w:i/>
          <w:iCs/>
          <w:sz w:val="18"/>
          <w:szCs w:val="18"/>
        </w:rPr>
        <w:t>Dan(China Mobile) replies.</w:t>
      </w:r>
    </w:p>
    <w:p w14:paraId="78428296" w14:textId="77777777" w:rsidR="00DF19A1" w:rsidRDefault="00DF19A1" w:rsidP="00DF19A1">
      <w:pPr>
        <w:pStyle w:val="FP"/>
        <w:keepNext/>
        <w:rPr>
          <w:i/>
          <w:iCs/>
          <w:sz w:val="18"/>
          <w:szCs w:val="18"/>
        </w:rPr>
      </w:pPr>
      <w:r w:rsidRPr="005B25A1">
        <w:rPr>
          <w:i/>
          <w:iCs/>
          <w:sz w:val="18"/>
          <w:szCs w:val="18"/>
        </w:rPr>
        <w:t>Jinhua (Xiaomi) replies to Dan, merged 1208 and 1207 into 0594 is ok, and comments about the NEF exposure,</w:t>
      </w:r>
    </w:p>
    <w:p w14:paraId="2A98AF9A" w14:textId="77777777" w:rsidR="00DF19A1" w:rsidRDefault="00DF19A1" w:rsidP="00DF19A1">
      <w:pPr>
        <w:pStyle w:val="FP"/>
        <w:keepNext/>
        <w:rPr>
          <w:i/>
          <w:iCs/>
          <w:sz w:val="18"/>
          <w:szCs w:val="18"/>
        </w:rPr>
      </w:pPr>
      <w:r w:rsidRPr="005B25A1">
        <w:rPr>
          <w:i/>
          <w:iCs/>
          <w:sz w:val="18"/>
          <w:szCs w:val="18"/>
        </w:rPr>
        <w:t>Hui(Huawei) provides comments to r01 and r02.</w:t>
      </w:r>
    </w:p>
    <w:p w14:paraId="3E956B35" w14:textId="77777777" w:rsidR="00DF19A1" w:rsidRDefault="00DF19A1" w:rsidP="00DF19A1">
      <w:pPr>
        <w:pStyle w:val="FP"/>
        <w:keepNext/>
        <w:rPr>
          <w:i/>
          <w:iCs/>
          <w:sz w:val="18"/>
          <w:szCs w:val="18"/>
        </w:rPr>
      </w:pPr>
      <w:r w:rsidRPr="005B25A1">
        <w:rPr>
          <w:i/>
          <w:iCs/>
          <w:sz w:val="18"/>
          <w:szCs w:val="18"/>
        </w:rPr>
        <w:t>Devaki (Nokia) comments, has concerns with many changes in this paper e.g. generalizing technical feature to state XR services, removing QoS from PDU Set based handling.</w:t>
      </w:r>
    </w:p>
    <w:p w14:paraId="053E95F1" w14:textId="77777777" w:rsidR="00DF19A1" w:rsidRDefault="00DF19A1" w:rsidP="00DF19A1">
      <w:pPr>
        <w:pStyle w:val="FP"/>
        <w:keepNext/>
        <w:rPr>
          <w:i/>
          <w:iCs/>
          <w:sz w:val="18"/>
          <w:szCs w:val="18"/>
        </w:rPr>
      </w:pPr>
      <w:r w:rsidRPr="005B25A1">
        <w:rPr>
          <w:i/>
          <w:iCs/>
          <w:sz w:val="18"/>
          <w:szCs w:val="18"/>
        </w:rPr>
        <w:t>Sudeep (Apple) shares similar view as Devaki (Nokia). Changes in clause 6.2.2, 6.2.5.0 and 6.2.10 are not required.</w:t>
      </w:r>
    </w:p>
    <w:p w14:paraId="4D0AEF2E" w14:textId="77777777" w:rsidR="00DF19A1" w:rsidRDefault="00DF19A1" w:rsidP="00DF19A1">
      <w:pPr>
        <w:pStyle w:val="FP"/>
        <w:keepNext/>
        <w:rPr>
          <w:i/>
          <w:iCs/>
          <w:sz w:val="18"/>
          <w:szCs w:val="18"/>
        </w:rPr>
      </w:pPr>
      <w:r w:rsidRPr="005B25A1">
        <w:rPr>
          <w:i/>
          <w:iCs/>
          <w:sz w:val="18"/>
          <w:szCs w:val="18"/>
        </w:rPr>
        <w:t>Youngkyo(Samsung) asks a question to Hui's comment.</w:t>
      </w:r>
    </w:p>
    <w:p w14:paraId="37868D21" w14:textId="77777777" w:rsidR="00DF19A1" w:rsidRDefault="00DF19A1" w:rsidP="00DF19A1">
      <w:pPr>
        <w:pStyle w:val="FP"/>
        <w:keepNext/>
        <w:rPr>
          <w:i/>
          <w:iCs/>
          <w:sz w:val="18"/>
          <w:szCs w:val="18"/>
        </w:rPr>
      </w:pPr>
      <w:r w:rsidRPr="005B25A1">
        <w:rPr>
          <w:i/>
          <w:iCs/>
          <w:sz w:val="18"/>
          <w:szCs w:val="18"/>
        </w:rPr>
        <w:t>Mengzhen (China Telecom) comments.</w:t>
      </w:r>
    </w:p>
    <w:p w14:paraId="3FE10786" w14:textId="77777777" w:rsidR="00DF19A1" w:rsidRDefault="00DF19A1" w:rsidP="00DF19A1">
      <w:pPr>
        <w:pStyle w:val="FP"/>
        <w:keepNext/>
        <w:rPr>
          <w:i/>
          <w:iCs/>
          <w:sz w:val="18"/>
          <w:szCs w:val="18"/>
        </w:rPr>
      </w:pPr>
      <w:r w:rsidRPr="005B25A1">
        <w:rPr>
          <w:i/>
          <w:iCs/>
          <w:sz w:val="18"/>
          <w:szCs w:val="18"/>
        </w:rPr>
        <w:t>Dan (China Mobile) comments and provide r04.</w:t>
      </w:r>
    </w:p>
    <w:p w14:paraId="36EA8608" w14:textId="77777777" w:rsidR="00DF19A1" w:rsidRDefault="00DF19A1" w:rsidP="00DF19A1">
      <w:pPr>
        <w:pStyle w:val="FP"/>
        <w:keepNext/>
        <w:rPr>
          <w:i/>
          <w:iCs/>
          <w:sz w:val="18"/>
          <w:szCs w:val="18"/>
        </w:rPr>
      </w:pPr>
      <w:r w:rsidRPr="005B25A1">
        <w:rPr>
          <w:i/>
          <w:iCs/>
          <w:sz w:val="18"/>
          <w:szCs w:val="18"/>
        </w:rPr>
        <w:t>Youngkyo(Samsung) requests further clarification.</w:t>
      </w:r>
    </w:p>
    <w:p w14:paraId="5E24BF64" w14:textId="77777777" w:rsidR="00DF19A1" w:rsidRDefault="00DF19A1" w:rsidP="00DF19A1">
      <w:pPr>
        <w:pStyle w:val="FP"/>
        <w:keepNext/>
        <w:rPr>
          <w:i/>
          <w:iCs/>
          <w:sz w:val="18"/>
          <w:szCs w:val="18"/>
        </w:rPr>
      </w:pPr>
      <w:r w:rsidRPr="005B25A1">
        <w:rPr>
          <w:i/>
          <w:iCs/>
          <w:sz w:val="18"/>
          <w:szCs w:val="18"/>
        </w:rPr>
        <w:t>Dan(China Mobile) reply.</w:t>
      </w:r>
    </w:p>
    <w:p w14:paraId="42CF3B0A" w14:textId="77777777" w:rsidR="00DF19A1" w:rsidRDefault="00DF19A1" w:rsidP="00DF19A1">
      <w:pPr>
        <w:pStyle w:val="FP"/>
        <w:keepNext/>
        <w:rPr>
          <w:i/>
          <w:iCs/>
          <w:sz w:val="18"/>
          <w:szCs w:val="18"/>
        </w:rPr>
      </w:pPr>
      <w:r w:rsidRPr="005B25A1">
        <w:rPr>
          <w:i/>
          <w:iCs/>
          <w:sz w:val="18"/>
          <w:szCs w:val="18"/>
        </w:rPr>
        <w:t>Hui(Huawei) replies to Youngkyo.</w:t>
      </w:r>
    </w:p>
    <w:p w14:paraId="2318D510" w14:textId="77777777" w:rsidR="00DF19A1" w:rsidRDefault="00DF19A1" w:rsidP="00DF19A1">
      <w:pPr>
        <w:pStyle w:val="FP"/>
        <w:keepNext/>
        <w:rPr>
          <w:i/>
          <w:iCs/>
          <w:sz w:val="18"/>
          <w:szCs w:val="18"/>
        </w:rPr>
      </w:pPr>
      <w:r w:rsidRPr="005B25A1">
        <w:rPr>
          <w:i/>
          <w:iCs/>
          <w:sz w:val="18"/>
          <w:szCs w:val="18"/>
        </w:rPr>
        <w:t>Hui(Huawei) provides r05.</w:t>
      </w:r>
    </w:p>
    <w:p w14:paraId="0AB285E8" w14:textId="77777777" w:rsidR="00DF19A1" w:rsidRDefault="00DF19A1" w:rsidP="00DF19A1">
      <w:pPr>
        <w:pStyle w:val="FP"/>
        <w:keepNext/>
        <w:rPr>
          <w:i/>
          <w:iCs/>
          <w:sz w:val="18"/>
          <w:szCs w:val="18"/>
        </w:rPr>
      </w:pPr>
      <w:r w:rsidRPr="005B25A1">
        <w:rPr>
          <w:i/>
          <w:iCs/>
          <w:sz w:val="18"/>
          <w:szCs w:val="18"/>
        </w:rPr>
        <w:t xml:space="preserve">Jinhua (Xiaomi) comments with R06, and replies to </w:t>
      </w:r>
      <w:proofErr w:type="spellStart"/>
      <w:r w:rsidRPr="005B25A1">
        <w:rPr>
          <w:i/>
          <w:iCs/>
          <w:sz w:val="18"/>
          <w:szCs w:val="18"/>
        </w:rPr>
        <w:t>mengzhen</w:t>
      </w:r>
      <w:proofErr w:type="spellEnd"/>
      <w:r w:rsidRPr="005B25A1">
        <w:rPr>
          <w:i/>
          <w:iCs/>
          <w:sz w:val="18"/>
          <w:szCs w:val="18"/>
        </w:rPr>
        <w:t>, Sudeep and Devaki,</w:t>
      </w:r>
    </w:p>
    <w:p w14:paraId="7DC7C681" w14:textId="77777777" w:rsidR="00DF19A1" w:rsidRDefault="00DF19A1" w:rsidP="00DF19A1">
      <w:pPr>
        <w:pStyle w:val="FP"/>
        <w:keepNext/>
        <w:rPr>
          <w:i/>
          <w:iCs/>
          <w:sz w:val="18"/>
          <w:szCs w:val="18"/>
        </w:rPr>
      </w:pPr>
      <w:r w:rsidRPr="005B25A1">
        <w:rPr>
          <w:i/>
          <w:iCs/>
          <w:sz w:val="18"/>
          <w:szCs w:val="18"/>
        </w:rPr>
        <w:t>Youngkyo(Samsung) replies to Devaki.</w:t>
      </w:r>
    </w:p>
    <w:p w14:paraId="74175006" w14:textId="77777777" w:rsidR="00DF19A1" w:rsidRDefault="00DF19A1" w:rsidP="00DF19A1">
      <w:pPr>
        <w:pStyle w:val="FP"/>
        <w:keepNext/>
        <w:rPr>
          <w:i/>
          <w:iCs/>
          <w:sz w:val="18"/>
          <w:szCs w:val="18"/>
        </w:rPr>
      </w:pPr>
      <w:r w:rsidRPr="005B25A1">
        <w:rPr>
          <w:i/>
          <w:iCs/>
          <w:sz w:val="18"/>
          <w:szCs w:val="18"/>
        </w:rPr>
        <w:t>Devaki (Nokia) objects to r06 (as it is changing congestion reporting for target RAN node) but provides r07.</w:t>
      </w:r>
    </w:p>
    <w:p w14:paraId="3D65FE7A" w14:textId="77777777" w:rsidR="00DF19A1" w:rsidRDefault="00DF19A1" w:rsidP="00DF19A1">
      <w:pPr>
        <w:pStyle w:val="FP"/>
        <w:keepNext/>
        <w:rPr>
          <w:i/>
          <w:iCs/>
          <w:sz w:val="18"/>
          <w:szCs w:val="18"/>
        </w:rPr>
      </w:pPr>
      <w:r w:rsidRPr="005B25A1">
        <w:rPr>
          <w:i/>
          <w:iCs/>
          <w:sz w:val="18"/>
          <w:szCs w:val="18"/>
        </w:rPr>
        <w:t>Dan(China Mobile) suggest to go with r07.</w:t>
      </w:r>
    </w:p>
    <w:p w14:paraId="0CE05162" w14:textId="77777777" w:rsidR="00DF19A1" w:rsidRDefault="00DF19A1" w:rsidP="00DF19A1">
      <w:pPr>
        <w:pStyle w:val="FP"/>
        <w:keepNext/>
        <w:rPr>
          <w:i/>
          <w:iCs/>
          <w:sz w:val="18"/>
          <w:szCs w:val="18"/>
        </w:rPr>
      </w:pPr>
      <w:r w:rsidRPr="005B25A1">
        <w:rPr>
          <w:i/>
          <w:iCs/>
          <w:sz w:val="18"/>
          <w:szCs w:val="18"/>
        </w:rPr>
        <w:t>Paul (Ericsson) proposes to postpone this CR.</w:t>
      </w:r>
    </w:p>
    <w:p w14:paraId="149EE5E2" w14:textId="77777777" w:rsidR="00DF19A1" w:rsidRDefault="00DF19A1" w:rsidP="00DF19A1">
      <w:pPr>
        <w:pStyle w:val="FP"/>
        <w:keepNext/>
        <w:rPr>
          <w:i/>
          <w:iCs/>
          <w:sz w:val="18"/>
          <w:szCs w:val="18"/>
        </w:rPr>
      </w:pPr>
      <w:r w:rsidRPr="005B25A1">
        <w:rPr>
          <w:i/>
          <w:iCs/>
          <w:sz w:val="18"/>
          <w:szCs w:val="18"/>
        </w:rPr>
        <w:t>Dan (China Mobile) reply.</w:t>
      </w:r>
    </w:p>
    <w:p w14:paraId="2EE5DB4E" w14:textId="77777777" w:rsidR="00DF19A1" w:rsidRDefault="00DF19A1" w:rsidP="00DF19A1">
      <w:pPr>
        <w:pStyle w:val="FP"/>
        <w:keepNext/>
        <w:rPr>
          <w:i/>
          <w:iCs/>
          <w:sz w:val="18"/>
          <w:szCs w:val="18"/>
        </w:rPr>
      </w:pPr>
      <w:r w:rsidRPr="005B25A1">
        <w:rPr>
          <w:i/>
          <w:iCs/>
          <w:sz w:val="18"/>
          <w:szCs w:val="18"/>
        </w:rPr>
        <w:t xml:space="preserve">Lei (Tencent) proposes to leave out the changes which still have not consensus and agree a </w:t>
      </w:r>
      <w:proofErr w:type="spellStart"/>
      <w:r w:rsidRPr="005B25A1">
        <w:rPr>
          <w:i/>
          <w:iCs/>
          <w:sz w:val="18"/>
          <w:szCs w:val="18"/>
        </w:rPr>
        <w:t>verison</w:t>
      </w:r>
      <w:proofErr w:type="spellEnd"/>
      <w:r w:rsidRPr="005B25A1">
        <w:rPr>
          <w:i/>
          <w:iCs/>
          <w:sz w:val="18"/>
          <w:szCs w:val="18"/>
        </w:rPr>
        <w:t>. Postponing to next meeting will also occupy next meeting's slot:-).</w:t>
      </w:r>
    </w:p>
    <w:p w14:paraId="431B0EC3" w14:textId="77777777" w:rsidR="00DF19A1" w:rsidRDefault="00DF19A1" w:rsidP="00DF19A1">
      <w:pPr>
        <w:pStyle w:val="FP"/>
        <w:keepNext/>
        <w:rPr>
          <w:i/>
          <w:iCs/>
          <w:sz w:val="18"/>
          <w:szCs w:val="18"/>
        </w:rPr>
      </w:pPr>
      <w:r w:rsidRPr="005B25A1">
        <w:rPr>
          <w:i/>
          <w:iCs/>
          <w:sz w:val="18"/>
          <w:szCs w:val="18"/>
        </w:rPr>
        <w:t>Paul (Ericsson) provides comments.</w:t>
      </w:r>
    </w:p>
    <w:p w14:paraId="00121700" w14:textId="77777777" w:rsidR="00DF19A1" w:rsidRDefault="00DF19A1" w:rsidP="00DF19A1">
      <w:pPr>
        <w:pStyle w:val="FP"/>
        <w:keepNext/>
        <w:rPr>
          <w:i/>
          <w:iCs/>
          <w:sz w:val="18"/>
          <w:szCs w:val="18"/>
        </w:rPr>
      </w:pPr>
      <w:r w:rsidRPr="005B25A1">
        <w:rPr>
          <w:i/>
          <w:iCs/>
          <w:sz w:val="18"/>
          <w:szCs w:val="18"/>
        </w:rPr>
        <w:t>Dan (China Mobile)provide r08,removing all the ECN related part.</w:t>
      </w:r>
    </w:p>
    <w:p w14:paraId="51090B67" w14:textId="77777777" w:rsidR="00DF19A1" w:rsidRDefault="00DF19A1" w:rsidP="00DF19A1">
      <w:pPr>
        <w:pStyle w:val="FP"/>
        <w:keepNext/>
        <w:rPr>
          <w:i/>
          <w:iCs/>
          <w:sz w:val="18"/>
          <w:szCs w:val="18"/>
        </w:rPr>
      </w:pPr>
      <w:r w:rsidRPr="005B25A1">
        <w:rPr>
          <w:i/>
          <w:iCs/>
          <w:sz w:val="18"/>
          <w:szCs w:val="18"/>
        </w:rPr>
        <w:t>Dan(China Mobile) provides comments.</w:t>
      </w:r>
    </w:p>
    <w:p w14:paraId="6307554B" w14:textId="77777777" w:rsidR="00DF19A1" w:rsidRDefault="00DF19A1" w:rsidP="00DF19A1">
      <w:pPr>
        <w:pStyle w:val="FP"/>
        <w:keepNext/>
        <w:rPr>
          <w:i/>
          <w:iCs/>
          <w:sz w:val="18"/>
          <w:szCs w:val="18"/>
        </w:rPr>
      </w:pPr>
      <w:r w:rsidRPr="005B25A1">
        <w:rPr>
          <w:i/>
          <w:iCs/>
          <w:sz w:val="18"/>
          <w:szCs w:val="18"/>
        </w:rPr>
        <w:t>==== Revisions Deadline ====.</w:t>
      </w:r>
    </w:p>
    <w:p w14:paraId="2B6014C9" w14:textId="77777777" w:rsidR="00DF19A1" w:rsidRDefault="00DF19A1" w:rsidP="00DF19A1">
      <w:pPr>
        <w:pStyle w:val="FP"/>
        <w:keepNext/>
        <w:rPr>
          <w:i/>
          <w:iCs/>
          <w:sz w:val="18"/>
          <w:szCs w:val="18"/>
        </w:rPr>
      </w:pPr>
      <w:r w:rsidRPr="005B25A1">
        <w:rPr>
          <w:i/>
          <w:iCs/>
          <w:sz w:val="18"/>
          <w:szCs w:val="18"/>
        </w:rPr>
        <w:t>Hui(Huawei) prefers to r07, objects to r00-r04.</w:t>
      </w:r>
    </w:p>
    <w:p w14:paraId="200A2422" w14:textId="77777777" w:rsidR="00DF19A1" w:rsidRDefault="00DF19A1" w:rsidP="00DF19A1">
      <w:pPr>
        <w:pStyle w:val="FP"/>
        <w:keepNext/>
        <w:rPr>
          <w:i/>
          <w:iCs/>
          <w:sz w:val="18"/>
          <w:szCs w:val="18"/>
        </w:rPr>
      </w:pPr>
      <w:r w:rsidRPr="005B25A1">
        <w:rPr>
          <w:i/>
          <w:iCs/>
          <w:sz w:val="18"/>
          <w:szCs w:val="18"/>
        </w:rPr>
        <w:t>==== Final Comments Deadline ====.</w:t>
      </w:r>
    </w:p>
    <w:p w14:paraId="40190046" w14:textId="77777777" w:rsidR="00DF19A1" w:rsidRDefault="00DF19A1" w:rsidP="00DF19A1">
      <w:pPr>
        <w:pStyle w:val="FP"/>
        <w:keepNext/>
        <w:rPr>
          <w:i/>
          <w:iCs/>
          <w:sz w:val="18"/>
          <w:szCs w:val="18"/>
        </w:rPr>
      </w:pPr>
      <w:r w:rsidRPr="005B25A1">
        <w:rPr>
          <w:i/>
          <w:iCs/>
          <w:sz w:val="18"/>
          <w:szCs w:val="18"/>
        </w:rPr>
        <w:t>Dan(China Mobile) suggest to approve r08.</w:t>
      </w:r>
    </w:p>
    <w:p w14:paraId="1A2C41B1" w14:textId="77777777" w:rsidR="00DF19A1" w:rsidRDefault="00DF19A1" w:rsidP="00DF19A1">
      <w:pPr>
        <w:pStyle w:val="FP"/>
        <w:keepNext/>
        <w:rPr>
          <w:i/>
          <w:iCs/>
          <w:sz w:val="18"/>
          <w:szCs w:val="18"/>
        </w:rPr>
      </w:pPr>
      <w:r w:rsidRPr="005B25A1">
        <w:rPr>
          <w:i/>
          <w:iCs/>
          <w:sz w:val="18"/>
          <w:szCs w:val="18"/>
        </w:rPr>
        <w:t>Hui(Huawei) fine with r08.</w:t>
      </w:r>
    </w:p>
    <w:p w14:paraId="2EE0E8FC" w14:textId="77777777" w:rsidR="00DF19A1" w:rsidRPr="005B25A1" w:rsidRDefault="00DF19A1" w:rsidP="00DF19A1">
      <w:pPr>
        <w:pStyle w:val="FP"/>
        <w:keepNext/>
        <w:rPr>
          <w:i/>
          <w:iCs/>
          <w:sz w:val="18"/>
          <w:szCs w:val="18"/>
        </w:rPr>
      </w:pPr>
    </w:p>
    <w:p w14:paraId="0556E28B" w14:textId="77777777" w:rsidR="00DF19A1" w:rsidRPr="005B25A1" w:rsidRDefault="00DF19A1" w:rsidP="00DF19A1">
      <w:pPr>
        <w:keepNext/>
        <w:keepLines/>
        <w:rPr>
          <w:b/>
          <w:bCs/>
        </w:rPr>
      </w:pPr>
      <w:r>
        <w:rPr>
          <w:b/>
          <w:bCs/>
        </w:rPr>
        <w:t>CC#4</w:t>
      </w:r>
      <w:r w:rsidRPr="005B25A1">
        <w:rPr>
          <w:b/>
          <w:bCs/>
        </w:rPr>
        <w:t xml:space="preserve"> Discussion:</w:t>
      </w:r>
    </w:p>
    <w:p w14:paraId="713D9D8C" w14:textId="14165DE5" w:rsidR="00DF19A1" w:rsidRPr="005B25A1" w:rsidRDefault="00DF19A1" w:rsidP="00DF19A1">
      <w:pPr>
        <w:keepNext/>
        <w:keepLines/>
      </w:pPr>
      <w:r>
        <w:t>r08 was proposed</w:t>
      </w:r>
      <w:r w:rsidRPr="005B25A1">
        <w:t>.</w:t>
      </w:r>
      <w:r>
        <w:t xml:space="preserve"> This was agreed and revised in </w:t>
      </w:r>
      <w:r w:rsidRPr="00CE3EC0">
        <w:rPr>
          <w:color w:val="0000FF"/>
        </w:rPr>
        <w:t>S2-2</w:t>
      </w:r>
      <w:r>
        <w:rPr>
          <w:color w:val="0000FF"/>
        </w:rPr>
        <w:t>401656</w:t>
      </w:r>
      <w:r>
        <w:t xml:space="preserve">, which was </w:t>
      </w:r>
      <w:r w:rsidRPr="00C3284B">
        <w:rPr>
          <w:color w:val="FF0000"/>
          <w:lang w:eastAsia="en-US"/>
        </w:rPr>
        <w:t>approved</w:t>
      </w:r>
      <w:r>
        <w:t>.</w:t>
      </w:r>
    </w:p>
    <w:p w14:paraId="4D781DA7" w14:textId="77777777" w:rsidR="00DF19A1" w:rsidRDefault="00DF19A1" w:rsidP="00DF19A1">
      <w:r w:rsidRPr="005B25A1">
        <w:rPr>
          <w:b/>
          <w:bCs/>
        </w:rPr>
        <w:t>Status:</w:t>
      </w:r>
      <w:r>
        <w:t xml:space="preserve"> </w:t>
      </w:r>
      <w:r w:rsidRPr="00C3284B">
        <w:rPr>
          <w:color w:val="FF0000"/>
          <w:lang w:eastAsia="en-US"/>
        </w:rPr>
        <w:t>Approved</w:t>
      </w:r>
      <w:r>
        <w:t>.</w:t>
      </w:r>
    </w:p>
    <w:p w14:paraId="78F41BB7" w14:textId="77777777" w:rsidR="00211577" w:rsidRDefault="00211577" w:rsidP="00211577">
      <w:pPr>
        <w:pStyle w:val="NormTop"/>
      </w:pPr>
      <w:r>
        <w:rPr>
          <w:color w:val="0000FF"/>
        </w:rPr>
        <w:t>S2-2400760</w:t>
      </w:r>
      <w:r w:rsidRPr="00D53282">
        <w:t xml:space="preserve"> </w:t>
      </w:r>
      <w:r>
        <w:t>(CR) 23.501 CR5259 (Rel-18, 'F'): Correction on XRM description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Remove the term percentage of congestion level for exposure . 2. target NG-RAN shall keep congestion reporting to UPF or ECN marking if the target NG-RAN supports the feature. 3. aligned to PDU Set based handling. 4. editorial correction( a ( the, set ( Set, parameter (Parameter, etc).</w:t>
      </w:r>
    </w:p>
    <w:p w14:paraId="47D83F0F" w14:textId="77777777" w:rsidR="00211577" w:rsidRPr="005B25A1" w:rsidRDefault="00211577" w:rsidP="00211577">
      <w:pPr>
        <w:pStyle w:val="FP"/>
        <w:keepNext/>
        <w:rPr>
          <w:b/>
          <w:bCs/>
          <w:i/>
          <w:iCs/>
          <w:sz w:val="18"/>
          <w:szCs w:val="18"/>
        </w:rPr>
      </w:pPr>
      <w:r w:rsidRPr="005B25A1">
        <w:rPr>
          <w:b/>
          <w:bCs/>
          <w:i/>
          <w:iCs/>
          <w:sz w:val="18"/>
          <w:szCs w:val="18"/>
        </w:rPr>
        <w:t>e-mail discussion:</w:t>
      </w:r>
    </w:p>
    <w:p w14:paraId="4DF7EB81" w14:textId="77777777" w:rsidR="00211577" w:rsidRDefault="00211577" w:rsidP="00211577">
      <w:pPr>
        <w:pStyle w:val="FP"/>
        <w:keepNext/>
        <w:rPr>
          <w:i/>
          <w:iCs/>
          <w:sz w:val="18"/>
          <w:szCs w:val="18"/>
        </w:rPr>
      </w:pPr>
      <w:r w:rsidRPr="005B25A1">
        <w:rPr>
          <w:i/>
          <w:iCs/>
          <w:sz w:val="18"/>
          <w:szCs w:val="18"/>
        </w:rPr>
        <w:t>Hui (Huawei) suggests to merge this paper into S2-2400594.</w:t>
      </w:r>
    </w:p>
    <w:p w14:paraId="3B129186" w14:textId="77777777" w:rsidR="00211577" w:rsidRDefault="00211577" w:rsidP="00211577">
      <w:pPr>
        <w:pStyle w:val="FP"/>
        <w:keepNext/>
        <w:rPr>
          <w:i/>
          <w:iCs/>
          <w:sz w:val="18"/>
          <w:szCs w:val="18"/>
        </w:rPr>
      </w:pPr>
      <w:r w:rsidRPr="005B25A1">
        <w:rPr>
          <w:i/>
          <w:iCs/>
          <w:sz w:val="18"/>
          <w:szCs w:val="18"/>
        </w:rPr>
        <w:t>Youngkyo(Samsung) is okay to merge this paper into S2-2400594.</w:t>
      </w:r>
    </w:p>
    <w:p w14:paraId="52659D77" w14:textId="77777777" w:rsidR="00211577" w:rsidRDefault="00211577" w:rsidP="00211577">
      <w:pPr>
        <w:pStyle w:val="FP"/>
        <w:keepNext/>
        <w:rPr>
          <w:i/>
          <w:iCs/>
          <w:sz w:val="18"/>
          <w:szCs w:val="18"/>
        </w:rPr>
      </w:pPr>
      <w:r w:rsidRPr="005B25A1">
        <w:rPr>
          <w:i/>
          <w:iCs/>
          <w:sz w:val="18"/>
          <w:szCs w:val="18"/>
        </w:rPr>
        <w:t>====  Revisions Deadline ====.</w:t>
      </w:r>
    </w:p>
    <w:p w14:paraId="1F56CBA1" w14:textId="77777777" w:rsidR="00211577" w:rsidRDefault="00211577" w:rsidP="00211577">
      <w:pPr>
        <w:pStyle w:val="FP"/>
        <w:keepNext/>
        <w:rPr>
          <w:i/>
          <w:iCs/>
          <w:sz w:val="18"/>
          <w:szCs w:val="18"/>
        </w:rPr>
      </w:pPr>
      <w:r w:rsidRPr="005B25A1">
        <w:rPr>
          <w:i/>
          <w:iCs/>
          <w:sz w:val="18"/>
          <w:szCs w:val="18"/>
        </w:rPr>
        <w:t>==== Final Comments Deadline ====.</w:t>
      </w:r>
    </w:p>
    <w:p w14:paraId="5FCE9A75" w14:textId="77777777" w:rsidR="00211577" w:rsidRPr="005B25A1" w:rsidRDefault="00211577" w:rsidP="00211577">
      <w:pPr>
        <w:pStyle w:val="FP"/>
        <w:keepNext/>
        <w:rPr>
          <w:i/>
          <w:iCs/>
          <w:sz w:val="18"/>
          <w:szCs w:val="18"/>
        </w:rPr>
      </w:pPr>
    </w:p>
    <w:p w14:paraId="14085279" w14:textId="77777777" w:rsidR="00211577" w:rsidRPr="005B25A1" w:rsidRDefault="00211577" w:rsidP="00211577">
      <w:pPr>
        <w:keepNext/>
        <w:keepLines/>
        <w:rPr>
          <w:b/>
          <w:bCs/>
        </w:rPr>
      </w:pPr>
      <w:r w:rsidRPr="005B25A1">
        <w:rPr>
          <w:b/>
          <w:bCs/>
        </w:rPr>
        <w:t>Parallel discussion:</w:t>
      </w:r>
    </w:p>
    <w:p w14:paraId="1E50A8E0" w14:textId="77777777" w:rsidR="00211577" w:rsidRPr="005B25A1" w:rsidRDefault="00211577" w:rsidP="00211577">
      <w:pPr>
        <w:keepNext/>
        <w:keepLines/>
      </w:pPr>
      <w:r w:rsidRPr="005B25A1">
        <w:t>Merge into S2-2400594 (For CC#4).</w:t>
      </w:r>
    </w:p>
    <w:p w14:paraId="176B66B4" w14:textId="77777777" w:rsidR="00211577" w:rsidRPr="005B25A1" w:rsidRDefault="00211577" w:rsidP="00211577">
      <w:pPr>
        <w:keepNext/>
        <w:keepLines/>
        <w:rPr>
          <w:b/>
          <w:bCs/>
        </w:rPr>
      </w:pPr>
      <w:r>
        <w:rPr>
          <w:b/>
          <w:bCs/>
        </w:rPr>
        <w:t>CC#4</w:t>
      </w:r>
      <w:r w:rsidRPr="005B25A1">
        <w:rPr>
          <w:b/>
          <w:bCs/>
        </w:rPr>
        <w:t xml:space="preserve"> Discussion:</w:t>
      </w:r>
    </w:p>
    <w:p w14:paraId="0E4FCC41" w14:textId="77777777" w:rsidR="00211577" w:rsidRPr="005B25A1" w:rsidRDefault="00211577" w:rsidP="00211577">
      <w:pPr>
        <w:keepNext/>
        <w:keepLines/>
      </w:pPr>
      <w:r>
        <w:t xml:space="preserve">Merged into </w:t>
      </w:r>
      <w:r w:rsidRPr="00CE3EC0">
        <w:rPr>
          <w:color w:val="0000FF"/>
        </w:rPr>
        <w:t>S2-2</w:t>
      </w:r>
      <w:r>
        <w:rPr>
          <w:color w:val="0000FF"/>
        </w:rPr>
        <w:t>401656</w:t>
      </w:r>
      <w:r w:rsidRPr="005B25A1">
        <w:t>.</w:t>
      </w:r>
    </w:p>
    <w:p w14:paraId="265B8A52" w14:textId="77777777" w:rsidR="00211577" w:rsidRPr="00EB0339" w:rsidRDefault="00211577" w:rsidP="00211577">
      <w:r w:rsidRPr="005B25A1">
        <w:rPr>
          <w:b/>
          <w:bCs/>
        </w:rPr>
        <w:t>Status:</w:t>
      </w:r>
      <w:r>
        <w:t xml:space="preserve"> </w:t>
      </w:r>
      <w:r w:rsidRPr="00EB57F3">
        <w:rPr>
          <w:color w:val="0000FF"/>
        </w:rPr>
        <w:t>Merged</w:t>
      </w:r>
      <w:r>
        <w:t>.</w:t>
      </w:r>
    </w:p>
    <w:p w14:paraId="20D621D1" w14:textId="77777777" w:rsidR="00211577" w:rsidRDefault="00211577" w:rsidP="00211577">
      <w:pPr>
        <w:pStyle w:val="NormTop"/>
      </w:pPr>
      <w:r>
        <w:rPr>
          <w:color w:val="0000FF"/>
        </w:rPr>
        <w:lastRenderedPageBreak/>
        <w:t>S2-2401208</w:t>
      </w:r>
      <w:r w:rsidRPr="00D53282">
        <w:t xml:space="preserve"> </w:t>
      </w:r>
      <w:r>
        <w:t>(CR) 23.501 CR5178R1 (Rel-18, 'F'): Update the XRM Service Supporting of SMF and AF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update the XRM service supporting of SMF and AF.</w:t>
      </w:r>
    </w:p>
    <w:p w14:paraId="51DC00FA" w14:textId="77777777" w:rsidR="00211577" w:rsidRPr="005B25A1" w:rsidRDefault="00211577" w:rsidP="00211577">
      <w:pPr>
        <w:pStyle w:val="FP"/>
        <w:keepNext/>
        <w:rPr>
          <w:b/>
          <w:bCs/>
          <w:i/>
          <w:iCs/>
          <w:sz w:val="18"/>
          <w:szCs w:val="18"/>
        </w:rPr>
      </w:pPr>
      <w:r w:rsidRPr="005B25A1">
        <w:rPr>
          <w:b/>
          <w:bCs/>
          <w:i/>
          <w:iCs/>
          <w:sz w:val="18"/>
          <w:szCs w:val="18"/>
        </w:rPr>
        <w:t>e-mail discussion:</w:t>
      </w:r>
    </w:p>
    <w:p w14:paraId="001E5D8D" w14:textId="77777777" w:rsidR="00211577" w:rsidRDefault="00211577" w:rsidP="00211577">
      <w:pPr>
        <w:pStyle w:val="FP"/>
        <w:keepNext/>
        <w:rPr>
          <w:i/>
          <w:iCs/>
          <w:sz w:val="18"/>
          <w:szCs w:val="18"/>
        </w:rPr>
      </w:pPr>
      <w:r w:rsidRPr="005B25A1">
        <w:rPr>
          <w:i/>
          <w:iCs/>
          <w:sz w:val="18"/>
          <w:szCs w:val="18"/>
        </w:rPr>
        <w:t>Hui (Huawei) suggests to merge this paper into S2-2400594.</w:t>
      </w:r>
    </w:p>
    <w:p w14:paraId="27F79ED3" w14:textId="77777777" w:rsidR="00211577" w:rsidRDefault="00211577" w:rsidP="00211577">
      <w:pPr>
        <w:pStyle w:val="FP"/>
        <w:keepNext/>
        <w:rPr>
          <w:i/>
          <w:iCs/>
          <w:sz w:val="18"/>
          <w:szCs w:val="18"/>
        </w:rPr>
      </w:pPr>
      <w:r w:rsidRPr="005B25A1">
        <w:rPr>
          <w:i/>
          <w:iCs/>
          <w:sz w:val="18"/>
          <w:szCs w:val="18"/>
        </w:rPr>
        <w:t>Jinhua (Xiaomi) replies to Hui, merged into 0594 is OK.</w:t>
      </w:r>
    </w:p>
    <w:p w14:paraId="6194CBC2" w14:textId="77777777" w:rsidR="00211577" w:rsidRDefault="00211577" w:rsidP="00211577">
      <w:pPr>
        <w:pStyle w:val="FP"/>
        <w:keepNext/>
        <w:rPr>
          <w:i/>
          <w:iCs/>
          <w:sz w:val="18"/>
          <w:szCs w:val="18"/>
        </w:rPr>
      </w:pPr>
      <w:r w:rsidRPr="005B25A1">
        <w:rPr>
          <w:i/>
          <w:iCs/>
          <w:sz w:val="18"/>
          <w:szCs w:val="18"/>
        </w:rPr>
        <w:t>====  Revisions Deadline ====.</w:t>
      </w:r>
    </w:p>
    <w:p w14:paraId="2459C82A" w14:textId="77777777" w:rsidR="00211577" w:rsidRDefault="00211577" w:rsidP="00211577">
      <w:pPr>
        <w:pStyle w:val="FP"/>
        <w:keepNext/>
        <w:rPr>
          <w:i/>
          <w:iCs/>
          <w:sz w:val="18"/>
          <w:szCs w:val="18"/>
        </w:rPr>
      </w:pPr>
      <w:r w:rsidRPr="005B25A1">
        <w:rPr>
          <w:i/>
          <w:iCs/>
          <w:sz w:val="18"/>
          <w:szCs w:val="18"/>
        </w:rPr>
        <w:t>==== Final Comments Deadline ====.</w:t>
      </w:r>
    </w:p>
    <w:p w14:paraId="2360C24F" w14:textId="77777777" w:rsidR="00211577" w:rsidRPr="005B25A1" w:rsidRDefault="00211577" w:rsidP="00211577">
      <w:pPr>
        <w:pStyle w:val="FP"/>
        <w:keepNext/>
        <w:rPr>
          <w:i/>
          <w:iCs/>
          <w:sz w:val="18"/>
          <w:szCs w:val="18"/>
        </w:rPr>
      </w:pPr>
    </w:p>
    <w:p w14:paraId="520B1C60" w14:textId="77777777" w:rsidR="00211577" w:rsidRPr="005B25A1" w:rsidRDefault="00211577" w:rsidP="00211577">
      <w:pPr>
        <w:keepNext/>
        <w:keepLines/>
        <w:rPr>
          <w:b/>
          <w:bCs/>
        </w:rPr>
      </w:pPr>
      <w:r w:rsidRPr="005B25A1">
        <w:rPr>
          <w:b/>
          <w:bCs/>
        </w:rPr>
        <w:t>Parallel discussion:</w:t>
      </w:r>
    </w:p>
    <w:p w14:paraId="0F4C7A40" w14:textId="77777777" w:rsidR="00211577" w:rsidRPr="005B25A1" w:rsidRDefault="00211577" w:rsidP="00211577">
      <w:pPr>
        <w:keepNext/>
        <w:keepLines/>
      </w:pPr>
      <w:r w:rsidRPr="005B25A1">
        <w:t>Merge into S2-2400594 (For CC#4).</w:t>
      </w:r>
    </w:p>
    <w:p w14:paraId="03FAA7E5" w14:textId="77777777" w:rsidR="00211577" w:rsidRPr="00B81031" w:rsidRDefault="00211577" w:rsidP="00211577">
      <w:pPr>
        <w:keepNext/>
        <w:keepLines/>
        <w:rPr>
          <w:i/>
        </w:rPr>
      </w:pPr>
      <w:r w:rsidRPr="00B81031">
        <w:rPr>
          <w:b/>
          <w:bCs/>
          <w:i/>
        </w:rPr>
        <w:t>Comment:</w:t>
      </w:r>
      <w:r>
        <w:rPr>
          <w:i/>
        </w:rPr>
        <w:t xml:space="preserve"> Revision of (unhandled) S2-2312857.</w:t>
      </w:r>
    </w:p>
    <w:p w14:paraId="4207A9F9" w14:textId="77777777" w:rsidR="00211577" w:rsidRPr="005B25A1" w:rsidRDefault="00211577" w:rsidP="00211577">
      <w:pPr>
        <w:keepNext/>
        <w:keepLines/>
        <w:rPr>
          <w:b/>
          <w:bCs/>
        </w:rPr>
      </w:pPr>
      <w:r>
        <w:rPr>
          <w:b/>
          <w:bCs/>
        </w:rPr>
        <w:t>CC#4</w:t>
      </w:r>
      <w:r w:rsidRPr="005B25A1">
        <w:rPr>
          <w:b/>
          <w:bCs/>
        </w:rPr>
        <w:t xml:space="preserve"> Discussion:</w:t>
      </w:r>
    </w:p>
    <w:p w14:paraId="3B108E9F" w14:textId="77777777" w:rsidR="00211577" w:rsidRPr="005B25A1" w:rsidRDefault="00211577" w:rsidP="00211577">
      <w:pPr>
        <w:keepNext/>
        <w:keepLines/>
      </w:pPr>
      <w:r>
        <w:t xml:space="preserve">Merged into </w:t>
      </w:r>
      <w:r w:rsidRPr="00CE3EC0">
        <w:rPr>
          <w:color w:val="0000FF"/>
        </w:rPr>
        <w:t>S2-2</w:t>
      </w:r>
      <w:r>
        <w:rPr>
          <w:color w:val="0000FF"/>
        </w:rPr>
        <w:t>401656</w:t>
      </w:r>
      <w:r w:rsidRPr="005B25A1">
        <w:t>.</w:t>
      </w:r>
    </w:p>
    <w:p w14:paraId="053C4973" w14:textId="77777777" w:rsidR="00211577" w:rsidRPr="00EB0339" w:rsidRDefault="00211577" w:rsidP="00211577">
      <w:r w:rsidRPr="005B25A1">
        <w:rPr>
          <w:b/>
          <w:bCs/>
        </w:rPr>
        <w:t>Status:</w:t>
      </w:r>
      <w:r>
        <w:t xml:space="preserve"> </w:t>
      </w:r>
      <w:r w:rsidRPr="00EB57F3">
        <w:rPr>
          <w:color w:val="0000FF"/>
        </w:rPr>
        <w:t>Merged</w:t>
      </w:r>
      <w:r>
        <w:t>.</w:t>
      </w:r>
    </w:p>
    <w:p w14:paraId="74DA7287" w14:textId="77777777" w:rsidR="00211577" w:rsidRDefault="00211577" w:rsidP="00211577">
      <w:pPr>
        <w:pStyle w:val="NormTop"/>
      </w:pPr>
      <w:r>
        <w:rPr>
          <w:color w:val="0000FF"/>
        </w:rPr>
        <w:t>S2-2401207</w:t>
      </w:r>
      <w:r w:rsidRPr="00D53282">
        <w:t xml:space="preserve"> </w:t>
      </w:r>
      <w:r>
        <w:t>(CR) 23.501 CR5176R1 (Rel-18, 'F'): Corrections on NEF Functionality with XRM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correct the description of NEF functionality.</w:t>
      </w:r>
    </w:p>
    <w:p w14:paraId="7B689642" w14:textId="77777777" w:rsidR="00211577" w:rsidRPr="005B25A1" w:rsidRDefault="00211577" w:rsidP="00211577">
      <w:pPr>
        <w:pStyle w:val="FP"/>
        <w:keepNext/>
        <w:rPr>
          <w:b/>
          <w:bCs/>
          <w:i/>
          <w:iCs/>
          <w:sz w:val="18"/>
          <w:szCs w:val="18"/>
        </w:rPr>
      </w:pPr>
      <w:r w:rsidRPr="005B25A1">
        <w:rPr>
          <w:b/>
          <w:bCs/>
          <w:i/>
          <w:iCs/>
          <w:sz w:val="18"/>
          <w:szCs w:val="18"/>
        </w:rPr>
        <w:t>e-mail discussion:</w:t>
      </w:r>
    </w:p>
    <w:p w14:paraId="76594D7F" w14:textId="77777777" w:rsidR="00211577" w:rsidRDefault="00211577" w:rsidP="00211577">
      <w:pPr>
        <w:pStyle w:val="FP"/>
        <w:keepNext/>
        <w:rPr>
          <w:i/>
          <w:iCs/>
          <w:sz w:val="18"/>
          <w:szCs w:val="18"/>
        </w:rPr>
      </w:pPr>
      <w:r w:rsidRPr="005B25A1">
        <w:rPr>
          <w:i/>
          <w:iCs/>
          <w:sz w:val="18"/>
          <w:szCs w:val="18"/>
        </w:rPr>
        <w:t>Dan(China Mobile) suggest to merge this paper into 0594.</w:t>
      </w:r>
    </w:p>
    <w:p w14:paraId="5AFEF426" w14:textId="77777777" w:rsidR="00211577" w:rsidRDefault="00211577" w:rsidP="00211577">
      <w:pPr>
        <w:pStyle w:val="FP"/>
        <w:keepNext/>
        <w:rPr>
          <w:i/>
          <w:iCs/>
          <w:sz w:val="18"/>
          <w:szCs w:val="18"/>
        </w:rPr>
      </w:pPr>
      <w:r w:rsidRPr="005B25A1">
        <w:rPr>
          <w:i/>
          <w:iCs/>
          <w:sz w:val="18"/>
          <w:szCs w:val="18"/>
        </w:rPr>
        <w:t>Jinhua (Xiaomi) replies to Dan, merged into 0594 is OK.</w:t>
      </w:r>
    </w:p>
    <w:p w14:paraId="01E94F1E" w14:textId="77777777" w:rsidR="00211577" w:rsidRDefault="00211577" w:rsidP="00211577">
      <w:pPr>
        <w:pStyle w:val="FP"/>
        <w:keepNext/>
        <w:rPr>
          <w:i/>
          <w:iCs/>
          <w:sz w:val="18"/>
          <w:szCs w:val="18"/>
        </w:rPr>
      </w:pPr>
      <w:r w:rsidRPr="005B25A1">
        <w:rPr>
          <w:i/>
          <w:iCs/>
          <w:sz w:val="18"/>
          <w:szCs w:val="18"/>
        </w:rPr>
        <w:t>====  Revisions Deadline ====.</w:t>
      </w:r>
    </w:p>
    <w:p w14:paraId="6E8CE84B" w14:textId="77777777" w:rsidR="00211577" w:rsidRDefault="00211577" w:rsidP="00211577">
      <w:pPr>
        <w:pStyle w:val="FP"/>
        <w:keepNext/>
        <w:rPr>
          <w:i/>
          <w:iCs/>
          <w:sz w:val="18"/>
          <w:szCs w:val="18"/>
        </w:rPr>
      </w:pPr>
      <w:r w:rsidRPr="005B25A1">
        <w:rPr>
          <w:i/>
          <w:iCs/>
          <w:sz w:val="18"/>
          <w:szCs w:val="18"/>
        </w:rPr>
        <w:t>==== Final Comments Deadline ====.</w:t>
      </w:r>
    </w:p>
    <w:p w14:paraId="2EB88082" w14:textId="77777777" w:rsidR="00211577" w:rsidRPr="005B25A1" w:rsidRDefault="00211577" w:rsidP="00211577">
      <w:pPr>
        <w:pStyle w:val="FP"/>
        <w:keepNext/>
        <w:rPr>
          <w:i/>
          <w:iCs/>
          <w:sz w:val="18"/>
          <w:szCs w:val="18"/>
        </w:rPr>
      </w:pPr>
    </w:p>
    <w:p w14:paraId="7726BDFC" w14:textId="77777777" w:rsidR="00211577" w:rsidRPr="005B25A1" w:rsidRDefault="00211577" w:rsidP="00211577">
      <w:pPr>
        <w:keepNext/>
        <w:keepLines/>
        <w:rPr>
          <w:b/>
          <w:bCs/>
        </w:rPr>
      </w:pPr>
      <w:r w:rsidRPr="005B25A1">
        <w:rPr>
          <w:b/>
          <w:bCs/>
        </w:rPr>
        <w:t>Parallel discussion:</w:t>
      </w:r>
    </w:p>
    <w:p w14:paraId="245366AF" w14:textId="77777777" w:rsidR="00211577" w:rsidRPr="005B25A1" w:rsidRDefault="00211577" w:rsidP="00211577">
      <w:pPr>
        <w:keepNext/>
        <w:keepLines/>
      </w:pPr>
      <w:r w:rsidRPr="005B25A1">
        <w:t>Merge into S2-2400594 (For CC#4).</w:t>
      </w:r>
    </w:p>
    <w:p w14:paraId="2E96FE0C" w14:textId="77777777" w:rsidR="00211577" w:rsidRPr="00B81031" w:rsidRDefault="00211577" w:rsidP="00211577">
      <w:pPr>
        <w:keepNext/>
        <w:keepLines/>
        <w:rPr>
          <w:i/>
        </w:rPr>
      </w:pPr>
      <w:r w:rsidRPr="00B81031">
        <w:rPr>
          <w:b/>
          <w:bCs/>
          <w:i/>
        </w:rPr>
        <w:t>Comment:</w:t>
      </w:r>
      <w:r>
        <w:rPr>
          <w:i/>
        </w:rPr>
        <w:t xml:space="preserve"> Revision of (unhandled) S2-2312855.</w:t>
      </w:r>
    </w:p>
    <w:p w14:paraId="719CEE38" w14:textId="77777777" w:rsidR="00211577" w:rsidRPr="005B25A1" w:rsidRDefault="00211577" w:rsidP="00211577">
      <w:pPr>
        <w:keepNext/>
        <w:keepLines/>
        <w:rPr>
          <w:b/>
          <w:bCs/>
        </w:rPr>
      </w:pPr>
      <w:r>
        <w:rPr>
          <w:b/>
          <w:bCs/>
        </w:rPr>
        <w:t>CC#4</w:t>
      </w:r>
      <w:r w:rsidRPr="005B25A1">
        <w:rPr>
          <w:b/>
          <w:bCs/>
        </w:rPr>
        <w:t xml:space="preserve"> Discussion:</w:t>
      </w:r>
    </w:p>
    <w:p w14:paraId="2C6BCEB5" w14:textId="77777777" w:rsidR="00211577" w:rsidRPr="005B25A1" w:rsidRDefault="00211577" w:rsidP="00211577">
      <w:pPr>
        <w:keepNext/>
        <w:keepLines/>
      </w:pPr>
      <w:r>
        <w:t xml:space="preserve">Merged into </w:t>
      </w:r>
      <w:r w:rsidRPr="00CE3EC0">
        <w:rPr>
          <w:color w:val="0000FF"/>
        </w:rPr>
        <w:t>S2-2</w:t>
      </w:r>
      <w:r>
        <w:rPr>
          <w:color w:val="0000FF"/>
        </w:rPr>
        <w:t>401656</w:t>
      </w:r>
      <w:r w:rsidRPr="005B25A1">
        <w:t>.</w:t>
      </w:r>
    </w:p>
    <w:p w14:paraId="3EE5D30A" w14:textId="77777777" w:rsidR="00211577" w:rsidRDefault="00211577" w:rsidP="00211577">
      <w:r w:rsidRPr="005B25A1">
        <w:rPr>
          <w:b/>
          <w:bCs/>
        </w:rPr>
        <w:t>Status:</w:t>
      </w:r>
      <w:r>
        <w:t xml:space="preserve"> </w:t>
      </w:r>
      <w:r w:rsidRPr="00EB57F3">
        <w:rPr>
          <w:color w:val="0000FF"/>
        </w:rPr>
        <w:t>Merged</w:t>
      </w:r>
      <w:r>
        <w:t>.</w:t>
      </w:r>
    </w:p>
    <w:p w14:paraId="7281F2F1" w14:textId="77777777" w:rsidR="00DF19A1" w:rsidRDefault="00DF19A1" w:rsidP="00DF19A1"/>
    <w:p w14:paraId="3C0C8AC6" w14:textId="77777777" w:rsidR="00DF19A1" w:rsidRDefault="00DF19A1" w:rsidP="00DF19A1">
      <w:pPr>
        <w:pStyle w:val="NormTop"/>
      </w:pPr>
      <w:r>
        <w:rPr>
          <w:color w:val="0000FF"/>
        </w:rPr>
        <w:t>S2-2401429</w:t>
      </w:r>
      <w:r w:rsidRPr="00D53282">
        <w:t xml:space="preserve"> </w:t>
      </w:r>
      <w:r>
        <w:t xml:space="preserve">(CR) 23.548 CR0205R2 (Rel-18, 'F'): KI#1 Applicability of VPLMN specific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clarifications on the applicability of VSOI in above scenarios in PDU session establishment and EAS discovery procedures. 2. Add SMF </w:t>
      </w:r>
      <w:proofErr w:type="spellStart"/>
      <w:r>
        <w:t>behaviors</w:t>
      </w:r>
      <w:proofErr w:type="spellEnd"/>
      <w:r>
        <w:t xml:space="preserve"> to support EAS IP address checking with VSOI when DNS response is received by the V-EASDF.</w:t>
      </w:r>
    </w:p>
    <w:p w14:paraId="483492F0" w14:textId="77777777" w:rsidR="00DF19A1" w:rsidRPr="005B25A1" w:rsidRDefault="00DF19A1" w:rsidP="00DF19A1">
      <w:pPr>
        <w:keepNext/>
        <w:keepLines/>
        <w:rPr>
          <w:b/>
          <w:bCs/>
        </w:rPr>
      </w:pPr>
      <w:r w:rsidRPr="005B25A1">
        <w:rPr>
          <w:b/>
          <w:bCs/>
        </w:rPr>
        <w:t>Convenor comment:</w:t>
      </w:r>
    </w:p>
    <w:p w14:paraId="23F5E631" w14:textId="77777777" w:rsidR="00DF19A1" w:rsidRPr="005B25A1" w:rsidRDefault="00DF19A1" w:rsidP="00DF19A1">
      <w:pPr>
        <w:keepNext/>
        <w:keepLines/>
      </w:pPr>
      <w:r w:rsidRPr="005B25A1">
        <w:t>Any issue?</w:t>
      </w:r>
    </w:p>
    <w:p w14:paraId="2B8CB9F2" w14:textId="77777777" w:rsidR="00DF19A1" w:rsidRPr="00B81031" w:rsidRDefault="00DF19A1" w:rsidP="00DF19A1">
      <w:pPr>
        <w:keepNext/>
        <w:keepLines/>
        <w:rPr>
          <w:i/>
        </w:rPr>
      </w:pPr>
      <w:r w:rsidRPr="00B81031">
        <w:rPr>
          <w:b/>
          <w:bCs/>
          <w:i/>
        </w:rPr>
        <w:t>Comment:</w:t>
      </w:r>
      <w:r>
        <w:rPr>
          <w:i/>
        </w:rPr>
        <w:t xml:space="preserve"> Revision of S2-2400809r05.</w:t>
      </w:r>
    </w:p>
    <w:p w14:paraId="50C65214" w14:textId="77777777" w:rsidR="00DF19A1" w:rsidRPr="005B25A1" w:rsidRDefault="00DF19A1" w:rsidP="00DF19A1">
      <w:pPr>
        <w:keepNext/>
        <w:keepLines/>
        <w:rPr>
          <w:b/>
          <w:bCs/>
        </w:rPr>
      </w:pPr>
      <w:r>
        <w:rPr>
          <w:b/>
          <w:bCs/>
        </w:rPr>
        <w:t>CC#4</w:t>
      </w:r>
      <w:r w:rsidRPr="005B25A1">
        <w:rPr>
          <w:b/>
          <w:bCs/>
        </w:rPr>
        <w:t xml:space="preserve"> Discussion:</w:t>
      </w:r>
    </w:p>
    <w:p w14:paraId="6347A8F2" w14:textId="0530B3F9" w:rsidR="00DF19A1" w:rsidRPr="005B25A1" w:rsidRDefault="00DF19A1" w:rsidP="00DF19A1">
      <w:pPr>
        <w:keepNext/>
        <w:keepLines/>
      </w:pPr>
      <w:r>
        <w:t>Nokia requested to postpone this during off-line discussions</w:t>
      </w:r>
      <w:r w:rsidRPr="005B25A1">
        <w:t>.</w:t>
      </w:r>
      <w:r>
        <w:t xml:space="preserve"> This was then </w:t>
      </w:r>
      <w:r w:rsidRPr="00DF19A1">
        <w:rPr>
          <w:color w:val="0000FF"/>
        </w:rPr>
        <w:t>postponed</w:t>
      </w:r>
      <w:r>
        <w:t>.</w:t>
      </w:r>
    </w:p>
    <w:p w14:paraId="4F294A64" w14:textId="08D5333A" w:rsidR="00DF19A1" w:rsidRDefault="00DF19A1" w:rsidP="00DF19A1">
      <w:r w:rsidRPr="005B25A1">
        <w:rPr>
          <w:b/>
          <w:bCs/>
        </w:rPr>
        <w:t>Status:</w:t>
      </w:r>
      <w:r>
        <w:t xml:space="preserve"> </w:t>
      </w:r>
      <w:r w:rsidRPr="00DF19A1">
        <w:rPr>
          <w:color w:val="0000FF"/>
        </w:rPr>
        <w:t>Postponed</w:t>
      </w:r>
      <w:r>
        <w:t>.</w:t>
      </w:r>
    </w:p>
    <w:p w14:paraId="0B77210C" w14:textId="77777777" w:rsidR="00DF19A1" w:rsidRPr="00EB0339" w:rsidRDefault="00DF19A1" w:rsidP="00DF19A1"/>
    <w:p w14:paraId="1A90B3D1" w14:textId="77777777" w:rsidR="00DF19A1" w:rsidRDefault="00DF19A1" w:rsidP="00DF19A1">
      <w:pPr>
        <w:pStyle w:val="NormTop"/>
      </w:pPr>
      <w:r>
        <w:rPr>
          <w:color w:val="0000FF"/>
        </w:rPr>
        <w:lastRenderedPageBreak/>
        <w:t>S2-2400692</w:t>
      </w:r>
      <w:r w:rsidRPr="00D53282">
        <w:t xml:space="preserve"> </w:t>
      </w:r>
      <w:r>
        <w:t>(CR) 23.501 CR4991R2 (Rel-17, 'B'): Support of QMC configuration information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Summary of change: - Adding TS 28.405 as new reference in clause 2 - Adding QMC as new abbreviation in clause 3.2 - Adding a new clause about 5GS support QMC.</w:t>
      </w:r>
    </w:p>
    <w:p w14:paraId="3C4F1BFD"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41F18231" w14:textId="77777777" w:rsidR="00DF19A1" w:rsidRDefault="00DF19A1" w:rsidP="00DF19A1">
      <w:pPr>
        <w:pStyle w:val="FP"/>
        <w:keepNext/>
        <w:rPr>
          <w:i/>
          <w:iCs/>
          <w:sz w:val="18"/>
          <w:szCs w:val="18"/>
        </w:rPr>
      </w:pPr>
      <w:r w:rsidRPr="005B25A1">
        <w:rPr>
          <w:i/>
          <w:iCs/>
          <w:sz w:val="18"/>
          <w:szCs w:val="18"/>
        </w:rPr>
        <w:t>Hui (Huawei) proposes to note this paper.</w:t>
      </w:r>
    </w:p>
    <w:p w14:paraId="691C5E00" w14:textId="77777777" w:rsidR="00DF19A1" w:rsidRDefault="00DF19A1" w:rsidP="00DF19A1">
      <w:pPr>
        <w:pStyle w:val="FP"/>
        <w:keepNext/>
        <w:rPr>
          <w:i/>
          <w:iCs/>
          <w:sz w:val="18"/>
          <w:szCs w:val="18"/>
        </w:rPr>
      </w:pPr>
      <w:r w:rsidRPr="005B25A1">
        <w:rPr>
          <w:i/>
          <w:iCs/>
          <w:sz w:val="18"/>
          <w:szCs w:val="18"/>
        </w:rPr>
        <w:t>Juan Zhang (Qualcomm) askes Hui Ni (Huawei) to provide technical reason with your objection.</w:t>
      </w:r>
    </w:p>
    <w:p w14:paraId="004F1BCB" w14:textId="77777777" w:rsidR="00DF19A1" w:rsidRDefault="00DF19A1" w:rsidP="00DF19A1">
      <w:pPr>
        <w:pStyle w:val="FP"/>
        <w:keepNext/>
        <w:rPr>
          <w:i/>
          <w:iCs/>
          <w:sz w:val="18"/>
          <w:szCs w:val="18"/>
        </w:rPr>
      </w:pPr>
      <w:r w:rsidRPr="005B25A1">
        <w:rPr>
          <w:i/>
          <w:iCs/>
          <w:sz w:val="18"/>
          <w:szCs w:val="18"/>
        </w:rPr>
        <w:t>Robbie (Ericsson) supports Juan Zhang (Qualcomm) and replies to Hui (Huawei).</w:t>
      </w:r>
    </w:p>
    <w:p w14:paraId="75E9DC89" w14:textId="77777777" w:rsidR="00DF19A1" w:rsidRDefault="00DF19A1" w:rsidP="00DF19A1">
      <w:pPr>
        <w:pStyle w:val="FP"/>
        <w:keepNext/>
        <w:rPr>
          <w:i/>
          <w:iCs/>
          <w:sz w:val="18"/>
          <w:szCs w:val="18"/>
        </w:rPr>
      </w:pPr>
      <w:r w:rsidRPr="005B25A1">
        <w:rPr>
          <w:i/>
          <w:iCs/>
          <w:sz w:val="18"/>
          <w:szCs w:val="18"/>
        </w:rPr>
        <w:t>==== Revisions Deadline ====.</w:t>
      </w:r>
    </w:p>
    <w:p w14:paraId="27BE70E7" w14:textId="77777777" w:rsidR="00DF19A1" w:rsidRDefault="00DF19A1" w:rsidP="00DF19A1">
      <w:pPr>
        <w:pStyle w:val="FP"/>
        <w:keepNext/>
        <w:rPr>
          <w:i/>
          <w:iCs/>
          <w:sz w:val="18"/>
          <w:szCs w:val="18"/>
        </w:rPr>
      </w:pPr>
      <w:r w:rsidRPr="005B25A1">
        <w:rPr>
          <w:i/>
          <w:iCs/>
          <w:sz w:val="18"/>
          <w:szCs w:val="18"/>
        </w:rPr>
        <w:t>Hui (Huawei) proposes to postpone this paper.</w:t>
      </w:r>
    </w:p>
    <w:p w14:paraId="4FFE1CD1" w14:textId="77777777" w:rsidR="00DF19A1" w:rsidRDefault="00DF19A1" w:rsidP="00DF19A1">
      <w:pPr>
        <w:pStyle w:val="FP"/>
        <w:keepNext/>
        <w:rPr>
          <w:i/>
          <w:iCs/>
          <w:sz w:val="18"/>
          <w:szCs w:val="18"/>
        </w:rPr>
      </w:pPr>
      <w:r w:rsidRPr="005B25A1">
        <w:rPr>
          <w:i/>
          <w:iCs/>
          <w:sz w:val="18"/>
          <w:szCs w:val="18"/>
        </w:rPr>
        <w:t>Juan Zhang (Qualcomm) can not agree with Hui (Huawei)'s comments and askes to discuss in CC#3 or CC#4.</w:t>
      </w:r>
    </w:p>
    <w:p w14:paraId="62A46207" w14:textId="77777777" w:rsidR="00DF19A1" w:rsidRDefault="00DF19A1" w:rsidP="00DF19A1">
      <w:pPr>
        <w:pStyle w:val="FP"/>
        <w:keepNext/>
        <w:rPr>
          <w:i/>
          <w:iCs/>
          <w:sz w:val="18"/>
          <w:szCs w:val="18"/>
        </w:rPr>
      </w:pPr>
      <w:r w:rsidRPr="005B25A1">
        <w:rPr>
          <w:i/>
          <w:iCs/>
          <w:sz w:val="18"/>
          <w:szCs w:val="18"/>
        </w:rPr>
        <w:t>==== Final Comments Deadline ====.</w:t>
      </w:r>
    </w:p>
    <w:p w14:paraId="57519A28" w14:textId="77777777" w:rsidR="00DF19A1" w:rsidRPr="005B25A1" w:rsidRDefault="00DF19A1" w:rsidP="00DF19A1">
      <w:pPr>
        <w:pStyle w:val="FP"/>
        <w:keepNext/>
        <w:rPr>
          <w:i/>
          <w:iCs/>
          <w:sz w:val="18"/>
          <w:szCs w:val="18"/>
        </w:rPr>
      </w:pPr>
    </w:p>
    <w:p w14:paraId="7093D4C8" w14:textId="77777777" w:rsidR="00DF19A1" w:rsidRPr="00B81031" w:rsidRDefault="00DF19A1" w:rsidP="00DF19A1">
      <w:pPr>
        <w:keepNext/>
        <w:keepLines/>
        <w:rPr>
          <w:i/>
        </w:rPr>
      </w:pPr>
      <w:r w:rsidRPr="00B81031">
        <w:rPr>
          <w:b/>
          <w:bCs/>
          <w:i/>
        </w:rPr>
        <w:t>Comment:</w:t>
      </w:r>
      <w:r>
        <w:rPr>
          <w:i/>
        </w:rPr>
        <w:t xml:space="preserve"> Revision of (unhandled) S2-2312450.</w:t>
      </w:r>
    </w:p>
    <w:p w14:paraId="7256FE34" w14:textId="77777777" w:rsidR="00DF19A1" w:rsidRPr="005B25A1" w:rsidRDefault="00DF19A1" w:rsidP="00DF19A1">
      <w:pPr>
        <w:keepNext/>
        <w:keepLines/>
        <w:rPr>
          <w:b/>
          <w:bCs/>
        </w:rPr>
      </w:pPr>
      <w:r>
        <w:rPr>
          <w:b/>
          <w:bCs/>
        </w:rPr>
        <w:t>CC#4</w:t>
      </w:r>
      <w:r w:rsidRPr="005B25A1">
        <w:rPr>
          <w:b/>
          <w:bCs/>
        </w:rPr>
        <w:t xml:space="preserve"> Discussion:</w:t>
      </w:r>
    </w:p>
    <w:p w14:paraId="327BD517" w14:textId="62DCBACB" w:rsidR="00EB57F3" w:rsidRPr="005B25A1" w:rsidRDefault="00EB57F3" w:rsidP="00EB57F3">
      <w:pPr>
        <w:keepNext/>
        <w:keepLines/>
      </w:pPr>
      <w:r>
        <w:t xml:space="preserve">Huawei commented that more time is needed for off-line checking this CR. Ericsson commented that we already have examples of this in 23.501 and 23.502 and did not see an issue. Huawei replied that they would like to confirm that this is really needed. Ericsson commented that there are functionality differences between 4G and 5G which needs to be considered. This was then </w:t>
      </w:r>
      <w:r w:rsidRPr="00DF19A1">
        <w:rPr>
          <w:color w:val="0000FF"/>
        </w:rPr>
        <w:t>postponed</w:t>
      </w:r>
      <w:r>
        <w:t>.</w:t>
      </w:r>
    </w:p>
    <w:p w14:paraId="53AA9105" w14:textId="77777777" w:rsidR="00EB57F3" w:rsidRDefault="00EB57F3" w:rsidP="00EB57F3">
      <w:r w:rsidRPr="005B25A1">
        <w:rPr>
          <w:b/>
          <w:bCs/>
        </w:rPr>
        <w:t>Status:</w:t>
      </w:r>
      <w:r>
        <w:t xml:space="preserve"> </w:t>
      </w:r>
      <w:r w:rsidRPr="00DF19A1">
        <w:rPr>
          <w:color w:val="0000FF"/>
        </w:rPr>
        <w:t>Postponed</w:t>
      </w:r>
      <w:r>
        <w:t>.</w:t>
      </w:r>
    </w:p>
    <w:p w14:paraId="4DC96F0F" w14:textId="518A5976" w:rsidR="00DF19A1" w:rsidRPr="00EB0339" w:rsidRDefault="00DF19A1" w:rsidP="00EB57F3">
      <w:pPr>
        <w:keepNext/>
        <w:keepLines/>
      </w:pPr>
    </w:p>
    <w:p w14:paraId="47F4C345" w14:textId="77777777" w:rsidR="00DF19A1" w:rsidRDefault="00DF19A1" w:rsidP="00DF19A1">
      <w:pPr>
        <w:pStyle w:val="NormTop"/>
      </w:pPr>
      <w:r>
        <w:rPr>
          <w:color w:val="0000FF"/>
        </w:rPr>
        <w:t>S2-2400696</w:t>
      </w:r>
      <w:r w:rsidRPr="00D53282">
        <w:t xml:space="preserve"> </w:t>
      </w:r>
      <w:r>
        <w:t>(CR) 23.501 CR4992R2 (Rel-18, 'A'): Support of QMC configuration information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Adding TS 28.405 as new reference in clause 2 - Adding QMC as new abbreviation in clause 3.2 - Adding a new clause about 5GS support QMC.</w:t>
      </w:r>
    </w:p>
    <w:p w14:paraId="13F3FA59"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11D7D85D" w14:textId="77777777" w:rsidR="00DF19A1" w:rsidRDefault="00DF19A1" w:rsidP="00DF19A1">
      <w:pPr>
        <w:pStyle w:val="FP"/>
        <w:keepNext/>
        <w:rPr>
          <w:i/>
          <w:iCs/>
          <w:sz w:val="18"/>
          <w:szCs w:val="18"/>
        </w:rPr>
      </w:pPr>
      <w:r w:rsidRPr="005B25A1">
        <w:rPr>
          <w:i/>
          <w:iCs/>
          <w:sz w:val="18"/>
          <w:szCs w:val="18"/>
        </w:rPr>
        <w:t>Thomas (Nokia) comments that this mirror CR can only be agreed if the CR in S2-2400692 is agreed.</w:t>
      </w:r>
    </w:p>
    <w:p w14:paraId="20942BD3" w14:textId="77777777" w:rsidR="00DF19A1" w:rsidRDefault="00DF19A1" w:rsidP="00DF19A1">
      <w:pPr>
        <w:pStyle w:val="FP"/>
        <w:keepNext/>
        <w:rPr>
          <w:i/>
          <w:iCs/>
          <w:sz w:val="18"/>
          <w:szCs w:val="18"/>
        </w:rPr>
      </w:pPr>
      <w:r w:rsidRPr="005B25A1">
        <w:rPr>
          <w:i/>
          <w:iCs/>
          <w:sz w:val="18"/>
          <w:szCs w:val="18"/>
        </w:rPr>
        <w:t>Dario (</w:t>
      </w:r>
      <w:proofErr w:type="spellStart"/>
      <w:r w:rsidRPr="005B25A1">
        <w:rPr>
          <w:i/>
          <w:iCs/>
          <w:sz w:val="18"/>
          <w:szCs w:val="18"/>
        </w:rPr>
        <w:t>Sessio</w:t>
      </w:r>
      <w:proofErr w:type="spellEnd"/>
      <w:r w:rsidRPr="005B25A1">
        <w:rPr>
          <w:i/>
          <w:iCs/>
          <w:sz w:val="18"/>
          <w:szCs w:val="18"/>
        </w:rPr>
        <w:t xml:space="preserve"> Chair) thanks Thomas. This depends on the Cat F CR.</w:t>
      </w:r>
    </w:p>
    <w:p w14:paraId="6F61EE6E" w14:textId="77777777" w:rsidR="00DF19A1" w:rsidRPr="005B25A1" w:rsidRDefault="00DF19A1" w:rsidP="00DF19A1">
      <w:pPr>
        <w:pStyle w:val="FP"/>
        <w:keepNext/>
        <w:rPr>
          <w:i/>
          <w:iCs/>
          <w:sz w:val="18"/>
          <w:szCs w:val="18"/>
        </w:rPr>
      </w:pPr>
    </w:p>
    <w:p w14:paraId="1B04D552" w14:textId="77777777" w:rsidR="00DF19A1" w:rsidRPr="005B25A1" w:rsidRDefault="00DF19A1" w:rsidP="00DF19A1">
      <w:pPr>
        <w:keepNext/>
        <w:keepLines/>
        <w:rPr>
          <w:b/>
          <w:bCs/>
        </w:rPr>
      </w:pPr>
      <w:r w:rsidRPr="005B25A1">
        <w:rPr>
          <w:b/>
          <w:bCs/>
        </w:rPr>
        <w:t>Parallel discussion:</w:t>
      </w:r>
    </w:p>
    <w:p w14:paraId="237858DF" w14:textId="77777777" w:rsidR="00DF19A1" w:rsidRPr="00B81031" w:rsidRDefault="00DF19A1" w:rsidP="00DF19A1">
      <w:pPr>
        <w:keepNext/>
        <w:keepLines/>
        <w:rPr>
          <w:i/>
        </w:rPr>
      </w:pPr>
      <w:r w:rsidRPr="00B81031">
        <w:rPr>
          <w:b/>
          <w:bCs/>
          <w:i/>
        </w:rPr>
        <w:t>Comment:</w:t>
      </w:r>
      <w:r>
        <w:rPr>
          <w:i/>
        </w:rPr>
        <w:t xml:space="preserve"> Revision of (unhandled) S2-2312451.</w:t>
      </w:r>
    </w:p>
    <w:p w14:paraId="5AF631AF" w14:textId="77777777" w:rsidR="00DF19A1" w:rsidRPr="005B25A1" w:rsidRDefault="00DF19A1" w:rsidP="00DF19A1">
      <w:pPr>
        <w:keepNext/>
        <w:keepLines/>
        <w:rPr>
          <w:b/>
          <w:bCs/>
        </w:rPr>
      </w:pPr>
      <w:r>
        <w:rPr>
          <w:b/>
          <w:bCs/>
        </w:rPr>
        <w:t>CC#4</w:t>
      </w:r>
      <w:r w:rsidRPr="005B25A1">
        <w:rPr>
          <w:b/>
          <w:bCs/>
        </w:rPr>
        <w:t xml:space="preserve"> Discussion:</w:t>
      </w:r>
    </w:p>
    <w:p w14:paraId="5661DC60" w14:textId="380845B1" w:rsidR="00EB57F3" w:rsidRPr="005B25A1" w:rsidRDefault="00EB57F3" w:rsidP="00EB57F3">
      <w:pPr>
        <w:keepNext/>
        <w:keepLines/>
      </w:pPr>
      <w:r>
        <w:t xml:space="preserve">This was </w:t>
      </w:r>
      <w:r w:rsidRPr="00DF19A1">
        <w:rPr>
          <w:color w:val="0000FF"/>
        </w:rPr>
        <w:t>postponed</w:t>
      </w:r>
      <w:r>
        <w:t>.</w:t>
      </w:r>
    </w:p>
    <w:p w14:paraId="03503B86" w14:textId="77777777" w:rsidR="00EB57F3" w:rsidRDefault="00EB57F3" w:rsidP="00EB57F3">
      <w:r w:rsidRPr="005B25A1">
        <w:rPr>
          <w:b/>
          <w:bCs/>
        </w:rPr>
        <w:t>Status:</w:t>
      </w:r>
      <w:r>
        <w:t xml:space="preserve"> </w:t>
      </w:r>
      <w:r w:rsidRPr="00DF19A1">
        <w:rPr>
          <w:color w:val="0000FF"/>
        </w:rPr>
        <w:t>Postponed</w:t>
      </w:r>
      <w:r>
        <w:t>.</w:t>
      </w:r>
    </w:p>
    <w:p w14:paraId="70CA0DA5" w14:textId="77777777" w:rsidR="00DF19A1" w:rsidRDefault="00DF19A1" w:rsidP="00DF19A1">
      <w:pPr>
        <w:pStyle w:val="NormTop"/>
      </w:pPr>
      <w:r>
        <w:rPr>
          <w:color w:val="0000FF"/>
        </w:rPr>
        <w:t>S2-2400709</w:t>
      </w:r>
      <w:r w:rsidRPr="00D53282">
        <w:t xml:space="preserve"> </w:t>
      </w:r>
      <w:r>
        <w:t>(CR) 23.502 CR4495R2 (Rel-17, 'B'): Support of QMC configuration information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Summary of change: - adding TS 28.405 as a new reference in clause 2 - adding AMF provides QMC Configuration information to 5G-AN in N2 signalling in registration procedure in clause 4.2.2.2.2 - adding AMF provides QMC Configuration information to 5G-AN in N2 signalling in Service Request procedure in clause 4.2.3.2 - adding QMC Configuration information as UE subscription in clause 5.2.3.3.1.</w:t>
      </w:r>
    </w:p>
    <w:p w14:paraId="127A58B2"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7AA971E9" w14:textId="77777777" w:rsidR="00DF19A1" w:rsidRDefault="00DF19A1" w:rsidP="00DF19A1">
      <w:pPr>
        <w:pStyle w:val="FP"/>
        <w:keepNext/>
        <w:rPr>
          <w:i/>
          <w:iCs/>
          <w:sz w:val="18"/>
          <w:szCs w:val="18"/>
        </w:rPr>
      </w:pPr>
      <w:r w:rsidRPr="005B25A1">
        <w:rPr>
          <w:i/>
          <w:iCs/>
          <w:sz w:val="18"/>
          <w:szCs w:val="18"/>
        </w:rPr>
        <w:t>Hui (Huawei) proposes to note the paper.</w:t>
      </w:r>
    </w:p>
    <w:p w14:paraId="51840243" w14:textId="77777777" w:rsidR="00DF19A1" w:rsidRDefault="00DF19A1" w:rsidP="00DF19A1">
      <w:pPr>
        <w:pStyle w:val="FP"/>
        <w:keepNext/>
        <w:rPr>
          <w:i/>
          <w:iCs/>
          <w:sz w:val="18"/>
          <w:szCs w:val="18"/>
        </w:rPr>
      </w:pPr>
      <w:r w:rsidRPr="005B25A1">
        <w:rPr>
          <w:i/>
          <w:iCs/>
          <w:sz w:val="18"/>
          <w:szCs w:val="18"/>
        </w:rPr>
        <w:t>Juan Zhang (Qualcomm) askes Hui Ni (Huawei) to provide technical reason with your objection.</w:t>
      </w:r>
    </w:p>
    <w:p w14:paraId="50579FAD" w14:textId="77777777" w:rsidR="00DF19A1" w:rsidRDefault="00DF19A1" w:rsidP="00DF19A1">
      <w:pPr>
        <w:pStyle w:val="FP"/>
        <w:keepNext/>
        <w:rPr>
          <w:i/>
          <w:iCs/>
          <w:sz w:val="18"/>
          <w:szCs w:val="18"/>
        </w:rPr>
      </w:pPr>
      <w:r w:rsidRPr="005B25A1">
        <w:rPr>
          <w:i/>
          <w:iCs/>
          <w:sz w:val="18"/>
          <w:szCs w:val="18"/>
        </w:rPr>
        <w:t>Robbie (Ericsson) supports Juan Zhang (Qualcomm).</w:t>
      </w:r>
    </w:p>
    <w:p w14:paraId="4C9599CC" w14:textId="77777777" w:rsidR="00DF19A1" w:rsidRDefault="00DF19A1" w:rsidP="00DF19A1">
      <w:pPr>
        <w:pStyle w:val="FP"/>
        <w:keepNext/>
        <w:rPr>
          <w:i/>
          <w:iCs/>
          <w:sz w:val="18"/>
          <w:szCs w:val="18"/>
        </w:rPr>
      </w:pPr>
      <w:r w:rsidRPr="005B25A1">
        <w:rPr>
          <w:i/>
          <w:iCs/>
          <w:sz w:val="18"/>
          <w:szCs w:val="18"/>
        </w:rPr>
        <w:t>==== Revisions Deadline ====.</w:t>
      </w:r>
    </w:p>
    <w:p w14:paraId="2239FACE" w14:textId="77777777" w:rsidR="00DF19A1" w:rsidRDefault="00DF19A1" w:rsidP="00DF19A1">
      <w:pPr>
        <w:pStyle w:val="FP"/>
        <w:keepNext/>
        <w:rPr>
          <w:i/>
          <w:iCs/>
          <w:sz w:val="18"/>
          <w:szCs w:val="18"/>
        </w:rPr>
      </w:pPr>
      <w:r w:rsidRPr="005B25A1">
        <w:rPr>
          <w:i/>
          <w:iCs/>
          <w:sz w:val="18"/>
          <w:szCs w:val="18"/>
        </w:rPr>
        <w:t>Hui (Huawei) proposes to postpone this paper.</w:t>
      </w:r>
    </w:p>
    <w:p w14:paraId="2557868E" w14:textId="77777777" w:rsidR="00DF19A1" w:rsidRDefault="00DF19A1" w:rsidP="00DF19A1">
      <w:pPr>
        <w:pStyle w:val="FP"/>
        <w:keepNext/>
        <w:rPr>
          <w:i/>
          <w:iCs/>
          <w:sz w:val="18"/>
          <w:szCs w:val="18"/>
        </w:rPr>
      </w:pPr>
      <w:r w:rsidRPr="005B25A1">
        <w:rPr>
          <w:i/>
          <w:iCs/>
          <w:sz w:val="18"/>
          <w:szCs w:val="18"/>
        </w:rPr>
        <w:t>Juan Zhang (Qualcomm) can not agree with Hui (Huawei)'s comments and askes to discuss in CC#3 or CC#4.</w:t>
      </w:r>
    </w:p>
    <w:p w14:paraId="29D1C7A2" w14:textId="77777777" w:rsidR="00DF19A1" w:rsidRDefault="00DF19A1" w:rsidP="00DF19A1">
      <w:pPr>
        <w:pStyle w:val="FP"/>
        <w:keepNext/>
        <w:rPr>
          <w:i/>
          <w:iCs/>
          <w:sz w:val="18"/>
          <w:szCs w:val="18"/>
        </w:rPr>
      </w:pPr>
      <w:r w:rsidRPr="005B25A1">
        <w:rPr>
          <w:i/>
          <w:iCs/>
          <w:sz w:val="18"/>
          <w:szCs w:val="18"/>
        </w:rPr>
        <w:t>==== Final Comments Deadline ====.</w:t>
      </w:r>
    </w:p>
    <w:p w14:paraId="6FE467B7" w14:textId="77777777" w:rsidR="00DF19A1" w:rsidRPr="005B25A1" w:rsidRDefault="00DF19A1" w:rsidP="00DF19A1">
      <w:pPr>
        <w:pStyle w:val="FP"/>
        <w:keepNext/>
        <w:rPr>
          <w:i/>
          <w:iCs/>
          <w:sz w:val="18"/>
          <w:szCs w:val="18"/>
        </w:rPr>
      </w:pPr>
    </w:p>
    <w:p w14:paraId="286BDDD4" w14:textId="77777777" w:rsidR="00DF19A1" w:rsidRPr="00B81031" w:rsidRDefault="00DF19A1" w:rsidP="00DF19A1">
      <w:pPr>
        <w:keepNext/>
        <w:keepLines/>
        <w:rPr>
          <w:i/>
        </w:rPr>
      </w:pPr>
      <w:r w:rsidRPr="00B81031">
        <w:rPr>
          <w:b/>
          <w:bCs/>
          <w:i/>
        </w:rPr>
        <w:t>Comment:</w:t>
      </w:r>
      <w:r>
        <w:rPr>
          <w:i/>
        </w:rPr>
        <w:t xml:space="preserve"> Revision of (unhandled) S2-2313012.</w:t>
      </w:r>
    </w:p>
    <w:p w14:paraId="4D29DBB7" w14:textId="77777777" w:rsidR="00DF19A1" w:rsidRPr="005B25A1" w:rsidRDefault="00DF19A1" w:rsidP="00DF19A1">
      <w:pPr>
        <w:keepNext/>
        <w:keepLines/>
        <w:rPr>
          <w:b/>
          <w:bCs/>
        </w:rPr>
      </w:pPr>
      <w:r>
        <w:rPr>
          <w:b/>
          <w:bCs/>
        </w:rPr>
        <w:t>CC#4</w:t>
      </w:r>
      <w:r w:rsidRPr="005B25A1">
        <w:rPr>
          <w:b/>
          <w:bCs/>
        </w:rPr>
        <w:t xml:space="preserve"> Discussion:</w:t>
      </w:r>
    </w:p>
    <w:p w14:paraId="32ACCF04" w14:textId="77777777" w:rsidR="00EB57F3" w:rsidRPr="005B25A1" w:rsidRDefault="00EB57F3" w:rsidP="00EB57F3">
      <w:pPr>
        <w:keepNext/>
        <w:keepLines/>
      </w:pPr>
      <w:r>
        <w:t xml:space="preserve">This was </w:t>
      </w:r>
      <w:r w:rsidRPr="00DF19A1">
        <w:rPr>
          <w:color w:val="0000FF"/>
        </w:rPr>
        <w:t>postponed</w:t>
      </w:r>
      <w:r>
        <w:t>.</w:t>
      </w:r>
    </w:p>
    <w:p w14:paraId="2A8EA060" w14:textId="77777777" w:rsidR="00EB57F3" w:rsidRDefault="00EB57F3" w:rsidP="00EB57F3">
      <w:r w:rsidRPr="005B25A1">
        <w:rPr>
          <w:b/>
          <w:bCs/>
        </w:rPr>
        <w:t>Status:</w:t>
      </w:r>
      <w:r>
        <w:t xml:space="preserve"> </w:t>
      </w:r>
      <w:r w:rsidRPr="00DF19A1">
        <w:rPr>
          <w:color w:val="0000FF"/>
        </w:rPr>
        <w:t>Postponed</w:t>
      </w:r>
      <w:r>
        <w:t>.</w:t>
      </w:r>
    </w:p>
    <w:p w14:paraId="5C581A07" w14:textId="77777777" w:rsidR="00DF19A1" w:rsidRDefault="00DF19A1" w:rsidP="00DF19A1">
      <w:pPr>
        <w:pStyle w:val="NormTop"/>
      </w:pPr>
      <w:r>
        <w:rPr>
          <w:color w:val="0000FF"/>
        </w:rPr>
        <w:lastRenderedPageBreak/>
        <w:t>S2-2400712</w:t>
      </w:r>
      <w:r w:rsidRPr="00D53282">
        <w:t xml:space="preserve"> </w:t>
      </w:r>
      <w:r>
        <w:t>(CR) 23.502 CR4499R2 (Rel-18, 'A'): Support of QMC configuration information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adding TS 28.405 as a new reference in clause 2 - adding AMF provides QMC Configuration information to 5G-AN in N2 signalling in registration procedure in clause 4.2.2.2.2 - adding AMF provides QMC Configuration information to 5G-AN in N2 signalling in Service Request procedure in clause 4.2.3.2 - adding QMC Configuration information as UE subscription in clause 5.2.3.3.1.</w:t>
      </w:r>
    </w:p>
    <w:p w14:paraId="3AEB6BB7" w14:textId="77777777" w:rsidR="00DF19A1" w:rsidRPr="005B25A1" w:rsidRDefault="00DF19A1" w:rsidP="00DF19A1">
      <w:pPr>
        <w:pStyle w:val="FP"/>
        <w:keepNext/>
        <w:rPr>
          <w:b/>
          <w:bCs/>
          <w:i/>
          <w:iCs/>
          <w:sz w:val="18"/>
          <w:szCs w:val="18"/>
        </w:rPr>
      </w:pPr>
      <w:r w:rsidRPr="005B25A1">
        <w:rPr>
          <w:b/>
          <w:bCs/>
          <w:i/>
          <w:iCs/>
          <w:sz w:val="18"/>
          <w:szCs w:val="18"/>
        </w:rPr>
        <w:t>e-mail discussion:</w:t>
      </w:r>
    </w:p>
    <w:p w14:paraId="749017E8" w14:textId="77777777" w:rsidR="00DF19A1" w:rsidRDefault="00DF19A1" w:rsidP="00DF19A1">
      <w:pPr>
        <w:pStyle w:val="FP"/>
        <w:keepNext/>
        <w:rPr>
          <w:i/>
          <w:iCs/>
          <w:sz w:val="18"/>
          <w:szCs w:val="18"/>
        </w:rPr>
      </w:pPr>
      <w:r w:rsidRPr="005B25A1">
        <w:rPr>
          <w:i/>
          <w:iCs/>
          <w:sz w:val="18"/>
          <w:szCs w:val="18"/>
        </w:rPr>
        <w:t>Hui (Huawei) proposes to note the paper.</w:t>
      </w:r>
    </w:p>
    <w:p w14:paraId="56F2039C" w14:textId="77777777" w:rsidR="00DF19A1" w:rsidRDefault="00DF19A1" w:rsidP="00DF19A1">
      <w:pPr>
        <w:pStyle w:val="FP"/>
        <w:keepNext/>
        <w:rPr>
          <w:i/>
          <w:iCs/>
          <w:sz w:val="18"/>
          <w:szCs w:val="18"/>
        </w:rPr>
      </w:pPr>
      <w:r w:rsidRPr="005B25A1">
        <w:rPr>
          <w:i/>
          <w:iCs/>
          <w:sz w:val="18"/>
          <w:szCs w:val="18"/>
        </w:rPr>
        <w:t>Juan Zhang (Qualcomm) askes Hui Ni (Huawei) to provide technical reason with your objection.</w:t>
      </w:r>
    </w:p>
    <w:p w14:paraId="1D8159E8" w14:textId="77777777" w:rsidR="00DF19A1" w:rsidRDefault="00DF19A1" w:rsidP="00DF19A1">
      <w:pPr>
        <w:pStyle w:val="FP"/>
        <w:keepNext/>
        <w:rPr>
          <w:i/>
          <w:iCs/>
          <w:sz w:val="18"/>
          <w:szCs w:val="18"/>
        </w:rPr>
      </w:pPr>
      <w:r w:rsidRPr="005B25A1">
        <w:rPr>
          <w:i/>
          <w:iCs/>
          <w:sz w:val="18"/>
          <w:szCs w:val="18"/>
        </w:rPr>
        <w:t>Robbie (Ericsson) supports Juan Zhang (Qualcomm).</w:t>
      </w:r>
    </w:p>
    <w:p w14:paraId="0662D1C8" w14:textId="77777777" w:rsidR="00DF19A1" w:rsidRDefault="00DF19A1" w:rsidP="00DF19A1">
      <w:pPr>
        <w:pStyle w:val="FP"/>
        <w:keepNext/>
        <w:rPr>
          <w:i/>
          <w:iCs/>
          <w:sz w:val="18"/>
          <w:szCs w:val="18"/>
        </w:rPr>
      </w:pPr>
      <w:r w:rsidRPr="005B25A1">
        <w:rPr>
          <w:i/>
          <w:iCs/>
          <w:sz w:val="18"/>
          <w:szCs w:val="18"/>
        </w:rPr>
        <w:t>==== Revisions Deadline ====.</w:t>
      </w:r>
    </w:p>
    <w:p w14:paraId="1816977D" w14:textId="77777777" w:rsidR="00DF19A1" w:rsidRDefault="00DF19A1" w:rsidP="00DF19A1">
      <w:pPr>
        <w:pStyle w:val="FP"/>
        <w:keepNext/>
        <w:rPr>
          <w:i/>
          <w:iCs/>
          <w:sz w:val="18"/>
          <w:szCs w:val="18"/>
        </w:rPr>
      </w:pPr>
      <w:r w:rsidRPr="005B25A1">
        <w:rPr>
          <w:i/>
          <w:iCs/>
          <w:sz w:val="18"/>
          <w:szCs w:val="18"/>
        </w:rPr>
        <w:t>Hui (Huawei) proposes to postpone this paper.</w:t>
      </w:r>
    </w:p>
    <w:p w14:paraId="35BE41DF" w14:textId="77777777" w:rsidR="00DF19A1" w:rsidRDefault="00DF19A1" w:rsidP="00DF19A1">
      <w:pPr>
        <w:pStyle w:val="FP"/>
        <w:keepNext/>
        <w:rPr>
          <w:i/>
          <w:iCs/>
          <w:sz w:val="18"/>
          <w:szCs w:val="18"/>
        </w:rPr>
      </w:pPr>
      <w:r w:rsidRPr="005B25A1">
        <w:rPr>
          <w:i/>
          <w:iCs/>
          <w:sz w:val="18"/>
          <w:szCs w:val="18"/>
        </w:rPr>
        <w:t>Juan Zhang (Qualcomm) can not agree with Hui (Huawei)'s comments and askes to discuss in CC#3 or CC#4.</w:t>
      </w:r>
    </w:p>
    <w:p w14:paraId="5EF1C8F9" w14:textId="77777777" w:rsidR="00DF19A1" w:rsidRDefault="00DF19A1" w:rsidP="00DF19A1">
      <w:pPr>
        <w:pStyle w:val="FP"/>
        <w:keepNext/>
        <w:rPr>
          <w:i/>
          <w:iCs/>
          <w:sz w:val="18"/>
          <w:szCs w:val="18"/>
        </w:rPr>
      </w:pPr>
      <w:r w:rsidRPr="005B25A1">
        <w:rPr>
          <w:i/>
          <w:iCs/>
          <w:sz w:val="18"/>
          <w:szCs w:val="18"/>
        </w:rPr>
        <w:t>==== Final Comments Deadline ====.</w:t>
      </w:r>
    </w:p>
    <w:p w14:paraId="7CB7E4CD" w14:textId="77777777" w:rsidR="00DF19A1" w:rsidRPr="005B25A1" w:rsidRDefault="00DF19A1" w:rsidP="00DF19A1">
      <w:pPr>
        <w:pStyle w:val="FP"/>
        <w:keepNext/>
        <w:rPr>
          <w:i/>
          <w:iCs/>
          <w:sz w:val="18"/>
          <w:szCs w:val="18"/>
        </w:rPr>
      </w:pPr>
    </w:p>
    <w:p w14:paraId="35D17F57" w14:textId="77777777" w:rsidR="00DF19A1" w:rsidRPr="00B81031" w:rsidRDefault="00DF19A1" w:rsidP="00DF19A1">
      <w:pPr>
        <w:keepNext/>
        <w:keepLines/>
        <w:rPr>
          <w:i/>
        </w:rPr>
      </w:pPr>
      <w:r w:rsidRPr="00B81031">
        <w:rPr>
          <w:b/>
          <w:bCs/>
          <w:i/>
        </w:rPr>
        <w:t>Comment:</w:t>
      </w:r>
      <w:r>
        <w:rPr>
          <w:i/>
        </w:rPr>
        <w:t xml:space="preserve"> Revision of (unhandled) S2-2313015.</w:t>
      </w:r>
    </w:p>
    <w:p w14:paraId="410EF19D" w14:textId="77777777" w:rsidR="00DF19A1" w:rsidRPr="005B25A1" w:rsidRDefault="00DF19A1" w:rsidP="00DF19A1">
      <w:pPr>
        <w:keepNext/>
        <w:keepLines/>
        <w:rPr>
          <w:b/>
          <w:bCs/>
        </w:rPr>
      </w:pPr>
      <w:r>
        <w:rPr>
          <w:b/>
          <w:bCs/>
        </w:rPr>
        <w:t>CC#4</w:t>
      </w:r>
      <w:r w:rsidRPr="005B25A1">
        <w:rPr>
          <w:b/>
          <w:bCs/>
        </w:rPr>
        <w:t xml:space="preserve"> Discussion:</w:t>
      </w:r>
    </w:p>
    <w:p w14:paraId="3CAB4723" w14:textId="77777777" w:rsidR="00EB57F3" w:rsidRPr="005B25A1" w:rsidRDefault="00EB57F3" w:rsidP="00EB57F3">
      <w:pPr>
        <w:keepNext/>
        <w:keepLines/>
      </w:pPr>
      <w:r>
        <w:t xml:space="preserve">This was </w:t>
      </w:r>
      <w:r w:rsidRPr="00DF19A1">
        <w:rPr>
          <w:color w:val="0000FF"/>
        </w:rPr>
        <w:t>postponed</w:t>
      </w:r>
      <w:r>
        <w:t>.</w:t>
      </w:r>
    </w:p>
    <w:p w14:paraId="11D4CF67" w14:textId="77777777" w:rsidR="00EB57F3" w:rsidRDefault="00EB57F3" w:rsidP="00EB57F3">
      <w:r w:rsidRPr="005B25A1">
        <w:rPr>
          <w:b/>
          <w:bCs/>
        </w:rPr>
        <w:t>Status:</w:t>
      </w:r>
      <w:r>
        <w:t xml:space="preserve"> </w:t>
      </w:r>
      <w:r w:rsidRPr="00DF19A1">
        <w:rPr>
          <w:color w:val="0000FF"/>
        </w:rPr>
        <w:t>Postponed</w:t>
      </w:r>
      <w:r>
        <w:t>.</w:t>
      </w:r>
    </w:p>
    <w:p w14:paraId="29ABD5BC" w14:textId="77777777" w:rsidR="00EB57F3" w:rsidRDefault="00EB57F3" w:rsidP="00EB57F3"/>
    <w:p w14:paraId="3AD02B00" w14:textId="77777777" w:rsidR="00EB57F3" w:rsidRDefault="00EB57F3" w:rsidP="00EB57F3">
      <w:pPr>
        <w:pStyle w:val="NormTop"/>
      </w:pPr>
      <w:r>
        <w:rPr>
          <w:color w:val="0000FF"/>
        </w:rPr>
        <w:t>S2-2401514</w:t>
      </w:r>
      <w:r w:rsidRPr="00D53282">
        <w:t xml:space="preserve"> </w:t>
      </w:r>
      <w:r>
        <w:t>(CR) 23.501 CR5277R1 (Rel-18, 'F'): Support of Network Slice Replacement and area restrictions at UE mobility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Clarified the AMF logic when the UE moves out of the NS-</w:t>
      </w:r>
      <w:proofErr w:type="spellStart"/>
      <w:r>
        <w:t>AoS</w:t>
      </w:r>
      <w:proofErr w:type="spellEnd"/>
      <w:r>
        <w:t xml:space="preserve"> of the replaced S-NSSAI. Clarified that when the AMF adds the Alternative S-NSSAI to the </w:t>
      </w:r>
      <w:proofErr w:type="spellStart"/>
      <w:r>
        <w:t>Alllowed</w:t>
      </w:r>
      <w:proofErr w:type="spellEnd"/>
      <w:r>
        <w:t xml:space="preserve"> NSSAI the AMF keeps the replaced S-NSSAI in the Allowed NSSAI as per existing logic. Clarified that at mobility between AMFs the new AMF receives the Alternative S-NSSAI in the UE context.</w:t>
      </w:r>
    </w:p>
    <w:p w14:paraId="5F0E7C36" w14:textId="77777777" w:rsidR="00EB57F3" w:rsidRPr="005B25A1" w:rsidRDefault="00EB57F3" w:rsidP="00EB57F3">
      <w:pPr>
        <w:keepNext/>
        <w:keepLines/>
        <w:rPr>
          <w:b/>
          <w:bCs/>
        </w:rPr>
      </w:pPr>
      <w:r w:rsidRPr="005B25A1">
        <w:rPr>
          <w:b/>
          <w:bCs/>
        </w:rPr>
        <w:t>Convenor comment:</w:t>
      </w:r>
    </w:p>
    <w:p w14:paraId="49BFFBF5" w14:textId="77777777" w:rsidR="00EB57F3" w:rsidRPr="005B25A1" w:rsidRDefault="00EB57F3" w:rsidP="00EB57F3">
      <w:pPr>
        <w:keepNext/>
        <w:keepLines/>
      </w:pPr>
      <w:r w:rsidRPr="005B25A1">
        <w:t>Check.</w:t>
      </w:r>
    </w:p>
    <w:p w14:paraId="6531C5C3" w14:textId="77777777" w:rsidR="00EB57F3" w:rsidRPr="00B81031" w:rsidRDefault="00EB57F3" w:rsidP="00EB57F3">
      <w:pPr>
        <w:keepNext/>
        <w:keepLines/>
        <w:rPr>
          <w:i/>
        </w:rPr>
      </w:pPr>
      <w:r w:rsidRPr="00B81031">
        <w:rPr>
          <w:b/>
          <w:bCs/>
          <w:i/>
        </w:rPr>
        <w:t>Comment:</w:t>
      </w:r>
      <w:r>
        <w:rPr>
          <w:i/>
        </w:rPr>
        <w:t xml:space="preserve"> Revision of S2-2400970r10 + changes, merging S2-2400582.</w:t>
      </w:r>
    </w:p>
    <w:p w14:paraId="417CA8ED" w14:textId="77777777" w:rsidR="00EB57F3" w:rsidRPr="005B25A1" w:rsidRDefault="00EB57F3" w:rsidP="00EB57F3">
      <w:pPr>
        <w:keepNext/>
        <w:keepLines/>
        <w:rPr>
          <w:b/>
          <w:bCs/>
        </w:rPr>
      </w:pPr>
      <w:r>
        <w:rPr>
          <w:b/>
          <w:bCs/>
        </w:rPr>
        <w:t>CC#4</w:t>
      </w:r>
      <w:r w:rsidRPr="005B25A1">
        <w:rPr>
          <w:b/>
          <w:bCs/>
        </w:rPr>
        <w:t xml:space="preserve"> Discussion:</w:t>
      </w:r>
    </w:p>
    <w:p w14:paraId="666952D4" w14:textId="0E03E50B" w:rsidR="00EB57F3" w:rsidRPr="00EB57F3" w:rsidRDefault="00EB57F3" w:rsidP="00EB57F3">
      <w:pPr>
        <w:keepNext/>
        <w:keepLines/>
      </w:pPr>
      <w:r>
        <w:t>Ericsson reported that after discussion it was suggested to take r10, add supporting companies and reinstate NOTE 2. This was agreed and</w:t>
      </w:r>
      <w:r w:rsidRPr="00EB57F3">
        <w:rPr>
          <w:color w:val="0000FF"/>
        </w:rPr>
        <w:t xml:space="preserve"> </w:t>
      </w:r>
      <w:r>
        <w:rPr>
          <w:color w:val="0000FF"/>
        </w:rPr>
        <w:t>S2-2401514</w:t>
      </w:r>
      <w:r w:rsidRPr="00D53282">
        <w:t xml:space="preserve"> </w:t>
      </w:r>
      <w:r>
        <w:t xml:space="preserve">was </w:t>
      </w:r>
      <w:r w:rsidRPr="00C3284B">
        <w:rPr>
          <w:color w:val="FF0000"/>
          <w:lang w:eastAsia="en-US"/>
        </w:rPr>
        <w:t>approved</w:t>
      </w:r>
      <w:r>
        <w:t>.</w:t>
      </w:r>
    </w:p>
    <w:p w14:paraId="719B7AD6" w14:textId="3082BDF4" w:rsidR="00EB57F3" w:rsidRPr="00EB0339" w:rsidRDefault="00EB57F3" w:rsidP="00EB57F3">
      <w:r w:rsidRPr="005B25A1">
        <w:rPr>
          <w:b/>
          <w:bCs/>
        </w:rPr>
        <w:t>Status:</w:t>
      </w:r>
      <w:r>
        <w:t xml:space="preserve"> </w:t>
      </w:r>
      <w:r w:rsidRPr="00C3284B">
        <w:rPr>
          <w:color w:val="FF0000"/>
          <w:lang w:eastAsia="en-US"/>
        </w:rPr>
        <w:t>Approved</w:t>
      </w:r>
      <w:r>
        <w:t>.</w:t>
      </w:r>
    </w:p>
    <w:p w14:paraId="24A29CBC" w14:textId="77777777" w:rsidR="00DF19A1" w:rsidRPr="00904F21" w:rsidRDefault="00DF19A1" w:rsidP="00D1363C">
      <w:pPr>
        <w:rPr>
          <w:lang w:eastAsia="en-US"/>
        </w:rPr>
      </w:pPr>
    </w:p>
    <w:p w14:paraId="7F328943" w14:textId="59194172" w:rsidR="00D1363C" w:rsidRDefault="005379C5" w:rsidP="005379C5">
      <w:pPr>
        <w:pStyle w:val="Heading2"/>
      </w:pPr>
      <w:r>
        <w:lastRenderedPageBreak/>
        <w:t>2.4</w:t>
      </w:r>
      <w:r>
        <w:tab/>
      </w:r>
      <w:r w:rsidR="00D1363C">
        <w:t xml:space="preserve">Rel-19 </w:t>
      </w:r>
      <w:proofErr w:type="spellStart"/>
      <w:r w:rsidR="00D1363C">
        <w:t>pCRs</w:t>
      </w:r>
      <w:proofErr w:type="spellEnd"/>
    </w:p>
    <w:p w14:paraId="4D69A206" w14:textId="77777777" w:rsidR="008246C4" w:rsidRDefault="008246C4" w:rsidP="008246C4">
      <w:pPr>
        <w:pStyle w:val="NormTop"/>
      </w:pPr>
      <w:bookmarkStart w:id="1" w:name="_Hlk157426141"/>
      <w:r>
        <w:rPr>
          <w:color w:val="0000FF"/>
        </w:rPr>
        <w:t>S2-2400111</w:t>
      </w:r>
      <w:r w:rsidRPr="00D53282">
        <w:t xml:space="preserve"> </w:t>
      </w:r>
      <w:r>
        <w:t>(P-CR) 23.700-66: KI #1, New Sol: Energy Brokerage Function for energy related information processing.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879A16F" w14:textId="77777777" w:rsidR="008246C4" w:rsidRPr="005B25A1" w:rsidRDefault="008246C4" w:rsidP="008246C4">
      <w:pPr>
        <w:keepNext/>
        <w:keepLines/>
        <w:rPr>
          <w:b/>
          <w:bCs/>
        </w:rPr>
      </w:pPr>
      <w:r w:rsidRPr="005B25A1">
        <w:rPr>
          <w:b/>
          <w:bCs/>
        </w:rPr>
        <w:t>Convenor comment:</w:t>
      </w:r>
    </w:p>
    <w:p w14:paraId="1D3316B0" w14:textId="77777777" w:rsidR="008246C4" w:rsidRPr="005B25A1" w:rsidRDefault="008246C4" w:rsidP="008246C4">
      <w:pPr>
        <w:keepNext/>
        <w:keepLines/>
      </w:pPr>
      <w:r w:rsidRPr="005B25A1">
        <w:t>r07 + changes proposed (OPPO).</w:t>
      </w:r>
    </w:p>
    <w:p w14:paraId="4BFA1EFA" w14:textId="77777777" w:rsidR="008246C4" w:rsidRPr="005B25A1" w:rsidRDefault="008246C4" w:rsidP="008246C4">
      <w:pPr>
        <w:pStyle w:val="FP"/>
        <w:keepNext/>
        <w:rPr>
          <w:b/>
          <w:bCs/>
          <w:i/>
          <w:iCs/>
          <w:sz w:val="18"/>
          <w:szCs w:val="18"/>
        </w:rPr>
      </w:pPr>
      <w:r w:rsidRPr="005B25A1">
        <w:rPr>
          <w:b/>
          <w:bCs/>
          <w:i/>
          <w:iCs/>
          <w:sz w:val="18"/>
          <w:szCs w:val="18"/>
        </w:rPr>
        <w:t>e-mail discussion:</w:t>
      </w:r>
    </w:p>
    <w:p w14:paraId="558329C5" w14:textId="77777777" w:rsidR="008246C4" w:rsidRDefault="008246C4" w:rsidP="008246C4">
      <w:pPr>
        <w:pStyle w:val="FP"/>
        <w:keepNext/>
        <w:rPr>
          <w:i/>
          <w:iCs/>
          <w:sz w:val="18"/>
          <w:szCs w:val="18"/>
        </w:rPr>
      </w:pPr>
      <w:r w:rsidRPr="005B25A1">
        <w:rPr>
          <w:i/>
          <w:iCs/>
          <w:sz w:val="18"/>
          <w:szCs w:val="18"/>
        </w:rPr>
        <w:t>Marco(Huawei) ask clarifications and provides comments.</w:t>
      </w:r>
    </w:p>
    <w:p w14:paraId="23E65950" w14:textId="77777777" w:rsidR="008246C4" w:rsidRDefault="008246C4" w:rsidP="008246C4">
      <w:pPr>
        <w:pStyle w:val="FP"/>
        <w:keepNext/>
        <w:rPr>
          <w:i/>
          <w:iCs/>
          <w:sz w:val="18"/>
          <w:szCs w:val="18"/>
        </w:rPr>
      </w:pPr>
      <w:r w:rsidRPr="005B25A1">
        <w:rPr>
          <w:i/>
          <w:iCs/>
          <w:sz w:val="18"/>
          <w:szCs w:val="18"/>
        </w:rPr>
        <w:t xml:space="preserve">Yannick (Nokia) provides questions. Also a kind request that, as part of this study (and not only this </w:t>
      </w:r>
      <w:proofErr w:type="spellStart"/>
      <w:r w:rsidRPr="005B25A1">
        <w:rPr>
          <w:i/>
          <w:iCs/>
          <w:sz w:val="18"/>
          <w:szCs w:val="18"/>
        </w:rPr>
        <w:t>pCR</w:t>
      </w:r>
      <w:proofErr w:type="spellEnd"/>
      <w:r w:rsidRPr="005B25A1">
        <w:rPr>
          <w:i/>
          <w:iCs/>
          <w:sz w:val="18"/>
          <w:szCs w:val="18"/>
        </w:rPr>
        <w:t>), we do not reference PRs or CPRs from an SA1 TR but rather reference normative requirements from TS 22.261. SA1 spent significant effort rewording and merging CPRs into normative requirements, and normative specification is what we should base our work in SA2 on.</w:t>
      </w:r>
    </w:p>
    <w:p w14:paraId="56FD175F" w14:textId="77777777" w:rsidR="008246C4" w:rsidRDefault="008246C4" w:rsidP="008246C4">
      <w:pPr>
        <w:pStyle w:val="FP"/>
        <w:keepNext/>
        <w:rPr>
          <w:i/>
          <w:iCs/>
          <w:sz w:val="18"/>
          <w:szCs w:val="18"/>
        </w:rPr>
      </w:pPr>
      <w:r w:rsidRPr="005B25A1">
        <w:rPr>
          <w:i/>
          <w:iCs/>
          <w:sz w:val="18"/>
          <w:szCs w:val="18"/>
        </w:rPr>
        <w:t>Juan Zhang (Qualcomm) provides questions.</w:t>
      </w:r>
    </w:p>
    <w:p w14:paraId="46767206" w14:textId="77777777" w:rsidR="008246C4" w:rsidRDefault="008246C4" w:rsidP="008246C4">
      <w:pPr>
        <w:pStyle w:val="FP"/>
        <w:keepNext/>
        <w:rPr>
          <w:i/>
          <w:iCs/>
          <w:sz w:val="18"/>
          <w:szCs w:val="18"/>
        </w:rPr>
      </w:pPr>
      <w:r w:rsidRPr="005B25A1">
        <w:rPr>
          <w:i/>
          <w:iCs/>
          <w:sz w:val="18"/>
          <w:szCs w:val="18"/>
        </w:rPr>
        <w:t>Alla (OPPO) provides answers to Qualcomm, Nokia and Huawei and also provides r01.</w:t>
      </w:r>
    </w:p>
    <w:p w14:paraId="4F22B78E" w14:textId="77777777" w:rsidR="008246C4" w:rsidRDefault="008246C4" w:rsidP="008246C4">
      <w:pPr>
        <w:pStyle w:val="FP"/>
        <w:keepNext/>
        <w:rPr>
          <w:i/>
          <w:iCs/>
          <w:sz w:val="18"/>
          <w:szCs w:val="18"/>
        </w:rPr>
      </w:pPr>
      <w:r w:rsidRPr="005B25A1">
        <w:rPr>
          <w:i/>
          <w:iCs/>
          <w:sz w:val="18"/>
          <w:szCs w:val="18"/>
        </w:rPr>
        <w:t>Yannick (Nokia) comments on r01. Also sees some similarities with other proposals such as S2-24000621.</w:t>
      </w:r>
    </w:p>
    <w:p w14:paraId="01E89430" w14:textId="77777777" w:rsidR="008246C4" w:rsidRDefault="008246C4" w:rsidP="008246C4">
      <w:pPr>
        <w:pStyle w:val="FP"/>
        <w:keepNext/>
        <w:rPr>
          <w:i/>
          <w:iCs/>
          <w:sz w:val="18"/>
          <w:szCs w:val="18"/>
        </w:rPr>
      </w:pPr>
      <w:r w:rsidRPr="005B25A1">
        <w:rPr>
          <w:i/>
          <w:iCs/>
          <w:sz w:val="18"/>
          <w:szCs w:val="18"/>
        </w:rPr>
        <w:t>Alla replies to Yannick and provides r02.</w:t>
      </w:r>
    </w:p>
    <w:p w14:paraId="5289A17F" w14:textId="77777777" w:rsidR="008246C4" w:rsidRDefault="008246C4" w:rsidP="008246C4">
      <w:pPr>
        <w:pStyle w:val="FP"/>
        <w:keepNext/>
        <w:rPr>
          <w:i/>
          <w:iCs/>
          <w:sz w:val="18"/>
          <w:szCs w:val="18"/>
        </w:rPr>
      </w:pPr>
      <w:r w:rsidRPr="005B25A1">
        <w:rPr>
          <w:i/>
          <w:iCs/>
          <w:sz w:val="18"/>
          <w:szCs w:val="18"/>
        </w:rPr>
        <w:t>Yannick (Nokia) comments on r02.</w:t>
      </w:r>
    </w:p>
    <w:p w14:paraId="0505577D" w14:textId="77777777" w:rsidR="008246C4" w:rsidRDefault="008246C4" w:rsidP="008246C4">
      <w:pPr>
        <w:pStyle w:val="FP"/>
        <w:keepNext/>
        <w:rPr>
          <w:i/>
          <w:iCs/>
          <w:sz w:val="18"/>
          <w:szCs w:val="18"/>
        </w:rPr>
      </w:pPr>
      <w:r w:rsidRPr="005B25A1">
        <w:rPr>
          <w:i/>
          <w:iCs/>
          <w:sz w:val="18"/>
          <w:szCs w:val="18"/>
        </w:rPr>
        <w:t>Yannick (Nokia) sees quite some similarities between S2-2400084, S2-2400111, S2-2400322 and S2-2400621. Kindly requests proponents to check if a merge is possible into one solution proposing a new NF to collect information from OAM and/or 5GC NFs and derive energy related information.</w:t>
      </w:r>
    </w:p>
    <w:p w14:paraId="38FA126E" w14:textId="77777777" w:rsidR="008246C4" w:rsidRDefault="008246C4" w:rsidP="008246C4">
      <w:pPr>
        <w:pStyle w:val="FP"/>
        <w:keepNext/>
        <w:rPr>
          <w:i/>
          <w:iCs/>
          <w:sz w:val="18"/>
          <w:szCs w:val="18"/>
        </w:rPr>
      </w:pPr>
      <w:r w:rsidRPr="005B25A1">
        <w:rPr>
          <w:i/>
          <w:iCs/>
          <w:sz w:val="18"/>
          <w:szCs w:val="18"/>
        </w:rPr>
        <w:t>Alla (OPPO) responses to Yannick and provides r03.</w:t>
      </w:r>
    </w:p>
    <w:p w14:paraId="6CA1CC64" w14:textId="77777777" w:rsidR="008246C4" w:rsidRDefault="008246C4" w:rsidP="008246C4">
      <w:pPr>
        <w:pStyle w:val="FP"/>
        <w:keepNext/>
        <w:rPr>
          <w:i/>
          <w:iCs/>
          <w:sz w:val="18"/>
          <w:szCs w:val="18"/>
        </w:rPr>
      </w:pPr>
      <w:r w:rsidRPr="005B25A1">
        <w:rPr>
          <w:i/>
          <w:iCs/>
          <w:sz w:val="18"/>
          <w:szCs w:val="18"/>
        </w:rPr>
        <w:t>Yannick (Nokia) comments on r03.</w:t>
      </w:r>
    </w:p>
    <w:p w14:paraId="162B0EA5" w14:textId="77777777" w:rsidR="008246C4" w:rsidRDefault="008246C4" w:rsidP="008246C4">
      <w:pPr>
        <w:pStyle w:val="FP"/>
        <w:keepNext/>
        <w:rPr>
          <w:i/>
          <w:iCs/>
          <w:sz w:val="18"/>
          <w:szCs w:val="18"/>
        </w:rPr>
      </w:pPr>
      <w:r w:rsidRPr="005B25A1">
        <w:rPr>
          <w:i/>
          <w:iCs/>
          <w:sz w:val="18"/>
          <w:szCs w:val="18"/>
        </w:rPr>
        <w:t>Juan Zhang (Qualcomm) provides comments to r03.</w:t>
      </w:r>
    </w:p>
    <w:p w14:paraId="0CDD7C3A" w14:textId="77777777" w:rsidR="008246C4" w:rsidRDefault="008246C4" w:rsidP="008246C4">
      <w:pPr>
        <w:pStyle w:val="FP"/>
        <w:keepNext/>
        <w:rPr>
          <w:i/>
          <w:iCs/>
          <w:sz w:val="18"/>
          <w:szCs w:val="18"/>
        </w:rPr>
      </w:pPr>
      <w:r w:rsidRPr="005B25A1">
        <w:rPr>
          <w:i/>
          <w:iCs/>
          <w:sz w:val="18"/>
          <w:szCs w:val="18"/>
        </w:rPr>
        <w:t>Alla (OPPO) responses to Yannick (Nokia) and Juan (Qualcomm) and provides r04.</w:t>
      </w:r>
    </w:p>
    <w:p w14:paraId="27F37DF6" w14:textId="77777777" w:rsidR="008246C4" w:rsidRDefault="008246C4" w:rsidP="008246C4">
      <w:pPr>
        <w:pStyle w:val="FP"/>
        <w:keepNext/>
        <w:rPr>
          <w:i/>
          <w:iCs/>
          <w:sz w:val="18"/>
          <w:szCs w:val="18"/>
        </w:rPr>
      </w:pPr>
      <w:r w:rsidRPr="005B25A1">
        <w:rPr>
          <w:i/>
          <w:iCs/>
          <w:sz w:val="18"/>
          <w:szCs w:val="18"/>
        </w:rPr>
        <w:t>==== Revisions Deadline ====.</w:t>
      </w:r>
    </w:p>
    <w:p w14:paraId="43340562" w14:textId="77777777" w:rsidR="008246C4" w:rsidRDefault="008246C4" w:rsidP="008246C4">
      <w:pPr>
        <w:pStyle w:val="FP"/>
        <w:keepNext/>
        <w:rPr>
          <w:i/>
          <w:iCs/>
          <w:sz w:val="18"/>
          <w:szCs w:val="18"/>
        </w:rPr>
      </w:pPr>
      <w:r w:rsidRPr="005B25A1">
        <w:rPr>
          <w:i/>
          <w:iCs/>
          <w:sz w:val="18"/>
          <w:szCs w:val="18"/>
        </w:rPr>
        <w:t>==== Final Comments Deadline ====.</w:t>
      </w:r>
    </w:p>
    <w:p w14:paraId="3DBF513A" w14:textId="77777777" w:rsidR="008246C4" w:rsidRDefault="008246C4" w:rsidP="008246C4">
      <w:pPr>
        <w:pStyle w:val="FP"/>
        <w:keepNext/>
        <w:rPr>
          <w:i/>
          <w:iCs/>
          <w:sz w:val="18"/>
          <w:szCs w:val="18"/>
        </w:rPr>
      </w:pPr>
      <w:r w:rsidRPr="005B25A1">
        <w:rPr>
          <w:i/>
          <w:iCs/>
          <w:sz w:val="18"/>
          <w:szCs w:val="18"/>
        </w:rPr>
        <w:t xml:space="preserve">Alla replies to Costas and believes his comments might be addressed by the existing </w:t>
      </w:r>
      <w:proofErr w:type="spellStart"/>
      <w:r w:rsidRPr="005B25A1">
        <w:rPr>
          <w:i/>
          <w:iCs/>
          <w:sz w:val="18"/>
          <w:szCs w:val="18"/>
        </w:rPr>
        <w:t>ENs.</w:t>
      </w:r>
      <w:proofErr w:type="spellEnd"/>
    </w:p>
    <w:p w14:paraId="6F9BE2A1" w14:textId="77777777" w:rsidR="008246C4" w:rsidRDefault="008246C4" w:rsidP="008246C4">
      <w:pPr>
        <w:pStyle w:val="FP"/>
        <w:keepNext/>
        <w:rPr>
          <w:i/>
          <w:iCs/>
          <w:sz w:val="18"/>
          <w:szCs w:val="18"/>
        </w:rPr>
      </w:pPr>
      <w:r w:rsidRPr="005B25A1">
        <w:rPr>
          <w:i/>
          <w:iCs/>
          <w:sz w:val="18"/>
          <w:szCs w:val="18"/>
        </w:rPr>
        <w:t>Costas (Lenovo) our comments are still not addressed by doing nothing, so we still object r07.</w:t>
      </w:r>
    </w:p>
    <w:p w14:paraId="4A521C0B" w14:textId="77777777" w:rsidR="008246C4" w:rsidRDefault="008246C4" w:rsidP="008246C4">
      <w:pPr>
        <w:pStyle w:val="FP"/>
        <w:keepNext/>
        <w:rPr>
          <w:i/>
          <w:iCs/>
          <w:sz w:val="18"/>
          <w:szCs w:val="18"/>
        </w:rPr>
      </w:pPr>
      <w:r w:rsidRPr="005B25A1">
        <w:rPr>
          <w:i/>
          <w:iCs/>
          <w:sz w:val="18"/>
          <w:szCs w:val="18"/>
        </w:rPr>
        <w:t>Alla provides revision which covers the comments provided by Costas r08 (for the cc#4).</w:t>
      </w:r>
    </w:p>
    <w:p w14:paraId="4B0ABF04" w14:textId="77777777" w:rsidR="008246C4" w:rsidRPr="005B25A1" w:rsidRDefault="008246C4" w:rsidP="008246C4">
      <w:pPr>
        <w:pStyle w:val="FP"/>
        <w:keepNext/>
        <w:rPr>
          <w:i/>
          <w:iCs/>
          <w:sz w:val="18"/>
          <w:szCs w:val="18"/>
        </w:rPr>
      </w:pPr>
    </w:p>
    <w:p w14:paraId="764EE14E" w14:textId="77777777" w:rsidR="008246C4" w:rsidRPr="005B25A1" w:rsidRDefault="008246C4" w:rsidP="008246C4">
      <w:pPr>
        <w:keepNext/>
        <w:keepLines/>
        <w:rPr>
          <w:b/>
          <w:bCs/>
        </w:rPr>
      </w:pPr>
      <w:r w:rsidRPr="005B25A1">
        <w:rPr>
          <w:b/>
          <w:bCs/>
        </w:rPr>
        <w:t>Parallel discussion:</w:t>
      </w:r>
    </w:p>
    <w:p w14:paraId="4B2659E8" w14:textId="77777777" w:rsidR="008246C4" w:rsidRPr="00B81031" w:rsidRDefault="008246C4" w:rsidP="008246C4">
      <w:pPr>
        <w:keepNext/>
        <w:keepLines/>
        <w:rPr>
          <w:i/>
        </w:rPr>
      </w:pPr>
      <w:r w:rsidRPr="00B81031">
        <w:rPr>
          <w:b/>
          <w:bCs/>
          <w:i/>
        </w:rPr>
        <w:t>Comment:</w:t>
      </w:r>
      <w:r>
        <w:rPr>
          <w:i/>
        </w:rPr>
        <w:t xml:space="preserve"> Noted.</w:t>
      </w:r>
    </w:p>
    <w:p w14:paraId="1953FAC4" w14:textId="77777777" w:rsidR="008246C4" w:rsidRPr="005B25A1" w:rsidRDefault="008246C4" w:rsidP="008246C4">
      <w:pPr>
        <w:keepNext/>
        <w:keepLines/>
        <w:rPr>
          <w:b/>
          <w:bCs/>
        </w:rPr>
      </w:pPr>
      <w:r>
        <w:rPr>
          <w:b/>
          <w:bCs/>
        </w:rPr>
        <w:t>CC#4</w:t>
      </w:r>
      <w:r w:rsidRPr="005B25A1">
        <w:rPr>
          <w:b/>
          <w:bCs/>
        </w:rPr>
        <w:t xml:space="preserve"> Discussion:</w:t>
      </w:r>
    </w:p>
    <w:p w14:paraId="45C7F0BE" w14:textId="592BAD32" w:rsidR="008246C4" w:rsidRPr="005B25A1" w:rsidRDefault="008246C4" w:rsidP="008246C4">
      <w:pPr>
        <w:keepNext/>
        <w:keepLines/>
      </w:pPr>
      <w:r>
        <w:t xml:space="preserve">OPPO suggested changes to r07, as indicated in r08. Lenovo needed more time to review and this was </w:t>
      </w:r>
      <w:r w:rsidRPr="008246C4">
        <w:rPr>
          <w:color w:val="0000FF"/>
        </w:rPr>
        <w:t>postponed</w:t>
      </w:r>
      <w:r>
        <w:t>.</w:t>
      </w:r>
    </w:p>
    <w:p w14:paraId="226B8410" w14:textId="348E0C94" w:rsidR="008246C4" w:rsidRDefault="008246C4" w:rsidP="008246C4">
      <w:r w:rsidRPr="005B25A1">
        <w:rPr>
          <w:b/>
          <w:bCs/>
        </w:rPr>
        <w:t>Status:</w:t>
      </w:r>
      <w:r>
        <w:t xml:space="preserve"> </w:t>
      </w:r>
      <w:r w:rsidRPr="008246C4">
        <w:rPr>
          <w:color w:val="0000FF"/>
        </w:rPr>
        <w:t>Postponed</w:t>
      </w:r>
      <w:r>
        <w:t>.</w:t>
      </w:r>
    </w:p>
    <w:p w14:paraId="5C29BFA1" w14:textId="77777777" w:rsidR="008246C4" w:rsidRPr="00EB0339" w:rsidRDefault="008246C4" w:rsidP="008246C4"/>
    <w:bookmarkEnd w:id="1"/>
    <w:p w14:paraId="0046C01C" w14:textId="77777777" w:rsidR="008246C4" w:rsidRDefault="008246C4" w:rsidP="008246C4">
      <w:pPr>
        <w:pStyle w:val="NormTop"/>
      </w:pPr>
      <w:r>
        <w:rPr>
          <w:color w:val="0000FF"/>
        </w:rPr>
        <w:lastRenderedPageBreak/>
        <w:t>S2-2400251</w:t>
      </w:r>
      <w:r w:rsidRPr="00D53282">
        <w:t xml:space="preserve"> </w:t>
      </w:r>
      <w:r>
        <w:t xml:space="preserve">(P-CR) 23.700-70: KI#1, </w:t>
      </w:r>
      <w:proofErr w:type="spellStart"/>
      <w:r>
        <w:t>NewSol</w:t>
      </w:r>
      <w:proofErr w:type="spellEnd"/>
      <w:r>
        <w:t>: PDU Set FEC-based PDU Set QoS Handling.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KI#1.</w:t>
      </w:r>
    </w:p>
    <w:p w14:paraId="3544A593" w14:textId="77777777" w:rsidR="008246C4" w:rsidRPr="005B25A1" w:rsidRDefault="008246C4" w:rsidP="008246C4">
      <w:pPr>
        <w:keepNext/>
        <w:keepLines/>
        <w:rPr>
          <w:b/>
          <w:bCs/>
        </w:rPr>
      </w:pPr>
      <w:r w:rsidRPr="005B25A1">
        <w:rPr>
          <w:b/>
          <w:bCs/>
        </w:rPr>
        <w:t>Convenor comment:</w:t>
      </w:r>
    </w:p>
    <w:p w14:paraId="3D99CEB5" w14:textId="77777777" w:rsidR="008246C4" w:rsidRPr="005B25A1" w:rsidRDefault="008246C4" w:rsidP="008246C4">
      <w:pPr>
        <w:keepNext/>
        <w:keepLines/>
      </w:pPr>
      <w:r w:rsidRPr="005B25A1">
        <w:t>R05 + Editor Notes and removal of RAN FEC?</w:t>
      </w:r>
    </w:p>
    <w:p w14:paraId="509BBECF" w14:textId="77777777" w:rsidR="008246C4" w:rsidRPr="005B25A1" w:rsidRDefault="008246C4" w:rsidP="008246C4">
      <w:pPr>
        <w:pStyle w:val="FP"/>
        <w:keepNext/>
        <w:rPr>
          <w:b/>
          <w:bCs/>
          <w:i/>
          <w:iCs/>
          <w:sz w:val="18"/>
          <w:szCs w:val="18"/>
        </w:rPr>
      </w:pPr>
      <w:r w:rsidRPr="005B25A1">
        <w:rPr>
          <w:b/>
          <w:bCs/>
          <w:i/>
          <w:iCs/>
          <w:sz w:val="18"/>
          <w:szCs w:val="18"/>
        </w:rPr>
        <w:t>e-mail discussion:</w:t>
      </w:r>
    </w:p>
    <w:p w14:paraId="01F3E8DD" w14:textId="77777777" w:rsidR="008246C4" w:rsidRDefault="008246C4" w:rsidP="008246C4">
      <w:pPr>
        <w:pStyle w:val="FP"/>
        <w:keepNext/>
        <w:rPr>
          <w:i/>
          <w:iCs/>
          <w:sz w:val="18"/>
          <w:szCs w:val="18"/>
        </w:rPr>
      </w:pPr>
      <w:r w:rsidRPr="005B25A1">
        <w:rPr>
          <w:i/>
          <w:iCs/>
          <w:sz w:val="18"/>
          <w:szCs w:val="18"/>
        </w:rPr>
        <w:t>Boren (OPPO) comments.</w:t>
      </w:r>
    </w:p>
    <w:p w14:paraId="05391BB7" w14:textId="77777777" w:rsidR="008246C4" w:rsidRDefault="008246C4" w:rsidP="008246C4">
      <w:pPr>
        <w:pStyle w:val="FP"/>
        <w:keepNext/>
        <w:rPr>
          <w:i/>
          <w:iCs/>
          <w:sz w:val="18"/>
          <w:szCs w:val="18"/>
        </w:rPr>
      </w:pPr>
      <w:r w:rsidRPr="005B25A1">
        <w:rPr>
          <w:i/>
          <w:iCs/>
          <w:sz w:val="18"/>
          <w:szCs w:val="18"/>
        </w:rPr>
        <w:t>Mengzhen (China Telecom) asks a question about FEC in the radio interface.</w:t>
      </w:r>
    </w:p>
    <w:p w14:paraId="7AE8DC26" w14:textId="77777777" w:rsidR="008246C4" w:rsidRDefault="008246C4" w:rsidP="008246C4">
      <w:pPr>
        <w:pStyle w:val="FP"/>
        <w:keepNext/>
        <w:rPr>
          <w:i/>
          <w:iCs/>
          <w:sz w:val="18"/>
          <w:szCs w:val="18"/>
        </w:rPr>
      </w:pPr>
      <w:r w:rsidRPr="005B25A1">
        <w:rPr>
          <w:i/>
          <w:iCs/>
          <w:sz w:val="18"/>
          <w:szCs w:val="18"/>
        </w:rPr>
        <w:t>Chunshan(CATT) provides clarification to Mengzhen (China Telecom) .</w:t>
      </w:r>
    </w:p>
    <w:p w14:paraId="52529621" w14:textId="77777777" w:rsidR="008246C4" w:rsidRDefault="008246C4" w:rsidP="008246C4">
      <w:pPr>
        <w:pStyle w:val="FP"/>
        <w:keepNext/>
        <w:rPr>
          <w:i/>
          <w:iCs/>
          <w:sz w:val="18"/>
          <w:szCs w:val="18"/>
        </w:rPr>
      </w:pPr>
      <w:r w:rsidRPr="005B25A1">
        <w:rPr>
          <w:i/>
          <w:iCs/>
          <w:sz w:val="18"/>
          <w:szCs w:val="18"/>
        </w:rPr>
        <w:t>Chunshan(CATT) provides clarification to Boren (OPPO).</w:t>
      </w:r>
    </w:p>
    <w:p w14:paraId="4556561E" w14:textId="77777777" w:rsidR="008246C4" w:rsidRDefault="008246C4" w:rsidP="008246C4">
      <w:pPr>
        <w:pStyle w:val="FP"/>
        <w:keepNext/>
        <w:rPr>
          <w:i/>
          <w:iCs/>
          <w:sz w:val="18"/>
          <w:szCs w:val="18"/>
        </w:rPr>
      </w:pPr>
      <w:r w:rsidRPr="005B25A1">
        <w:rPr>
          <w:i/>
          <w:iCs/>
          <w:sz w:val="18"/>
          <w:szCs w:val="18"/>
        </w:rPr>
        <w:t>Svante (Sony) asks questions.</w:t>
      </w:r>
    </w:p>
    <w:p w14:paraId="1C32867B" w14:textId="77777777" w:rsidR="008246C4" w:rsidRDefault="008246C4" w:rsidP="008246C4">
      <w:pPr>
        <w:pStyle w:val="FP"/>
        <w:keepNext/>
        <w:rPr>
          <w:i/>
          <w:iCs/>
          <w:sz w:val="18"/>
          <w:szCs w:val="18"/>
        </w:rPr>
      </w:pPr>
      <w:r w:rsidRPr="005B25A1">
        <w:rPr>
          <w:i/>
          <w:iCs/>
          <w:sz w:val="18"/>
          <w:szCs w:val="18"/>
        </w:rPr>
        <w:t>Haley (Lenovo) asks for clarification.</w:t>
      </w:r>
    </w:p>
    <w:p w14:paraId="595DDE65" w14:textId="77777777" w:rsidR="008246C4" w:rsidRDefault="008246C4" w:rsidP="008246C4">
      <w:pPr>
        <w:pStyle w:val="FP"/>
        <w:keepNext/>
        <w:rPr>
          <w:i/>
          <w:iCs/>
          <w:sz w:val="18"/>
          <w:szCs w:val="18"/>
        </w:rPr>
      </w:pPr>
      <w:r w:rsidRPr="005B25A1">
        <w:rPr>
          <w:i/>
          <w:iCs/>
          <w:sz w:val="18"/>
          <w:szCs w:val="18"/>
        </w:rPr>
        <w:t>Chushan(CATT) provides clarification to Haley (Lenovo) .</w:t>
      </w:r>
    </w:p>
    <w:p w14:paraId="0129AE00" w14:textId="77777777" w:rsidR="008246C4" w:rsidRDefault="008246C4" w:rsidP="008246C4">
      <w:pPr>
        <w:pStyle w:val="FP"/>
        <w:keepNext/>
        <w:rPr>
          <w:i/>
          <w:iCs/>
          <w:sz w:val="18"/>
          <w:szCs w:val="18"/>
        </w:rPr>
      </w:pPr>
      <w:r w:rsidRPr="005B25A1">
        <w:rPr>
          <w:i/>
          <w:iCs/>
          <w:sz w:val="18"/>
          <w:szCs w:val="18"/>
        </w:rPr>
        <w:t>Chunshan (CATT) provides clarification to Svante (Sony) asks questions.</w:t>
      </w:r>
    </w:p>
    <w:p w14:paraId="3704D94B" w14:textId="77777777" w:rsidR="008246C4" w:rsidRDefault="008246C4" w:rsidP="008246C4">
      <w:pPr>
        <w:pStyle w:val="FP"/>
        <w:keepNext/>
        <w:rPr>
          <w:i/>
          <w:iCs/>
          <w:sz w:val="18"/>
          <w:szCs w:val="18"/>
        </w:rPr>
      </w:pPr>
      <w:r w:rsidRPr="005B25A1">
        <w:rPr>
          <w:i/>
          <w:iCs/>
          <w:sz w:val="18"/>
          <w:szCs w:val="18"/>
        </w:rPr>
        <w:t>Svante (Sony) comment.</w:t>
      </w:r>
    </w:p>
    <w:p w14:paraId="5010DAED" w14:textId="77777777" w:rsidR="008246C4" w:rsidRDefault="008246C4" w:rsidP="008246C4">
      <w:pPr>
        <w:pStyle w:val="FP"/>
        <w:keepNext/>
        <w:rPr>
          <w:i/>
          <w:iCs/>
          <w:sz w:val="18"/>
          <w:szCs w:val="18"/>
        </w:rPr>
      </w:pPr>
      <w:r w:rsidRPr="005B25A1">
        <w:rPr>
          <w:i/>
          <w:iCs/>
          <w:sz w:val="18"/>
          <w:szCs w:val="18"/>
        </w:rPr>
        <w:t>Lei(Tencent) provides comments.</w:t>
      </w:r>
    </w:p>
    <w:p w14:paraId="31ABA2BF" w14:textId="77777777" w:rsidR="008246C4" w:rsidRDefault="008246C4" w:rsidP="008246C4">
      <w:pPr>
        <w:pStyle w:val="FP"/>
        <w:keepNext/>
        <w:rPr>
          <w:i/>
          <w:iCs/>
          <w:sz w:val="18"/>
          <w:szCs w:val="18"/>
        </w:rPr>
      </w:pPr>
      <w:r w:rsidRPr="005B25A1">
        <w:rPr>
          <w:i/>
          <w:iCs/>
          <w:sz w:val="18"/>
          <w:szCs w:val="18"/>
        </w:rPr>
        <w:t>Haley (Lenovo) replies.</w:t>
      </w:r>
    </w:p>
    <w:p w14:paraId="208F3B67" w14:textId="77777777" w:rsidR="008246C4" w:rsidRDefault="008246C4" w:rsidP="008246C4">
      <w:pPr>
        <w:pStyle w:val="FP"/>
        <w:keepNext/>
        <w:rPr>
          <w:i/>
          <w:iCs/>
          <w:sz w:val="18"/>
          <w:szCs w:val="18"/>
        </w:rPr>
      </w:pPr>
      <w:proofErr w:type="spellStart"/>
      <w:r w:rsidRPr="005B25A1">
        <w:rPr>
          <w:i/>
          <w:iCs/>
          <w:sz w:val="18"/>
          <w:szCs w:val="18"/>
        </w:rPr>
        <w:t>Chunhan</w:t>
      </w:r>
      <w:proofErr w:type="spellEnd"/>
      <w:r w:rsidRPr="005B25A1">
        <w:rPr>
          <w:i/>
          <w:iCs/>
          <w:sz w:val="18"/>
          <w:szCs w:val="18"/>
        </w:rPr>
        <w:t>(CATT) provides clarification to Svante (Sony).</w:t>
      </w:r>
    </w:p>
    <w:p w14:paraId="31E692DE" w14:textId="77777777" w:rsidR="008246C4" w:rsidRDefault="008246C4" w:rsidP="008246C4">
      <w:pPr>
        <w:pStyle w:val="FP"/>
        <w:keepNext/>
        <w:rPr>
          <w:i/>
          <w:iCs/>
          <w:sz w:val="18"/>
          <w:szCs w:val="18"/>
        </w:rPr>
      </w:pPr>
      <w:r w:rsidRPr="005B25A1">
        <w:rPr>
          <w:i/>
          <w:iCs/>
          <w:sz w:val="18"/>
          <w:szCs w:val="18"/>
        </w:rPr>
        <w:t>Chunshan (CATT) provides comments to Lei(Tencent).</w:t>
      </w:r>
    </w:p>
    <w:p w14:paraId="759D2E2E" w14:textId="77777777" w:rsidR="008246C4" w:rsidRDefault="008246C4" w:rsidP="008246C4">
      <w:pPr>
        <w:pStyle w:val="FP"/>
        <w:keepNext/>
        <w:rPr>
          <w:i/>
          <w:iCs/>
          <w:sz w:val="18"/>
          <w:szCs w:val="18"/>
        </w:rPr>
      </w:pPr>
      <w:r w:rsidRPr="005B25A1">
        <w:rPr>
          <w:i/>
          <w:iCs/>
          <w:sz w:val="18"/>
          <w:szCs w:val="18"/>
        </w:rPr>
        <w:t>Curt (Meta) asks a question on - what is FEC scheme.</w:t>
      </w:r>
    </w:p>
    <w:p w14:paraId="2A018B41" w14:textId="77777777" w:rsidR="008246C4" w:rsidRDefault="008246C4" w:rsidP="008246C4">
      <w:pPr>
        <w:pStyle w:val="FP"/>
        <w:keepNext/>
        <w:rPr>
          <w:i/>
          <w:iCs/>
          <w:sz w:val="18"/>
          <w:szCs w:val="18"/>
        </w:rPr>
      </w:pPr>
      <w:r w:rsidRPr="005B25A1">
        <w:rPr>
          <w:i/>
          <w:iCs/>
          <w:sz w:val="18"/>
          <w:szCs w:val="18"/>
        </w:rPr>
        <w:t>Chunshan(CATT) provides clarification to Curt (Meta).</w:t>
      </w:r>
    </w:p>
    <w:p w14:paraId="18480FDD" w14:textId="77777777" w:rsidR="008246C4" w:rsidRDefault="008246C4" w:rsidP="008246C4">
      <w:pPr>
        <w:pStyle w:val="FP"/>
        <w:keepNext/>
        <w:rPr>
          <w:i/>
          <w:iCs/>
          <w:sz w:val="18"/>
          <w:szCs w:val="18"/>
        </w:rPr>
      </w:pPr>
      <w:r w:rsidRPr="005B25A1">
        <w:rPr>
          <w:i/>
          <w:iCs/>
          <w:sz w:val="18"/>
          <w:szCs w:val="18"/>
        </w:rPr>
        <w:t xml:space="preserve">Mengzhen (China Telecom) replies to </w:t>
      </w:r>
      <w:proofErr w:type="spellStart"/>
      <w:r w:rsidRPr="005B25A1">
        <w:rPr>
          <w:i/>
          <w:iCs/>
          <w:sz w:val="18"/>
          <w:szCs w:val="18"/>
        </w:rPr>
        <w:t>chunshan</w:t>
      </w:r>
      <w:proofErr w:type="spellEnd"/>
      <w:r w:rsidRPr="005B25A1">
        <w:rPr>
          <w:i/>
          <w:iCs/>
          <w:sz w:val="18"/>
          <w:szCs w:val="18"/>
        </w:rPr>
        <w:t xml:space="preserve"> (CATT).</w:t>
      </w:r>
    </w:p>
    <w:p w14:paraId="1F953D32" w14:textId="77777777" w:rsidR="008246C4" w:rsidRDefault="008246C4" w:rsidP="008246C4">
      <w:pPr>
        <w:pStyle w:val="FP"/>
        <w:keepNext/>
        <w:rPr>
          <w:i/>
          <w:iCs/>
          <w:sz w:val="18"/>
          <w:szCs w:val="18"/>
        </w:rPr>
      </w:pPr>
      <w:r w:rsidRPr="005B25A1">
        <w:rPr>
          <w:i/>
          <w:iCs/>
          <w:sz w:val="18"/>
          <w:szCs w:val="18"/>
        </w:rPr>
        <w:t>Chunshan(CATT) provides r01 to add UE impact and FEC used in satellite communication as an example in radio interface.</w:t>
      </w:r>
    </w:p>
    <w:p w14:paraId="3B596B93" w14:textId="77777777" w:rsidR="008246C4" w:rsidRDefault="008246C4" w:rsidP="008246C4">
      <w:pPr>
        <w:pStyle w:val="FP"/>
        <w:keepNext/>
        <w:rPr>
          <w:i/>
          <w:iCs/>
          <w:sz w:val="18"/>
          <w:szCs w:val="18"/>
        </w:rPr>
      </w:pPr>
      <w:r w:rsidRPr="005B25A1">
        <w:rPr>
          <w:i/>
          <w:iCs/>
          <w:sz w:val="18"/>
          <w:szCs w:val="18"/>
        </w:rPr>
        <w:t>Youngkyo(Samsung) asks a question on why AF need request a level of PDU set FEC scheme/mode than its QoS requirement .</w:t>
      </w:r>
    </w:p>
    <w:p w14:paraId="7080BA05" w14:textId="77777777" w:rsidR="008246C4" w:rsidRDefault="008246C4" w:rsidP="008246C4">
      <w:pPr>
        <w:pStyle w:val="FP"/>
        <w:keepNext/>
        <w:rPr>
          <w:i/>
          <w:iCs/>
          <w:sz w:val="18"/>
          <w:szCs w:val="18"/>
        </w:rPr>
      </w:pPr>
      <w:r w:rsidRPr="005B25A1">
        <w:rPr>
          <w:i/>
          <w:iCs/>
          <w:sz w:val="18"/>
          <w:szCs w:val="18"/>
        </w:rPr>
        <w:t>Chunshan(CATT) provides clarification to Youngkyo(Samsung) .</w:t>
      </w:r>
    </w:p>
    <w:p w14:paraId="156D46EF" w14:textId="77777777" w:rsidR="008246C4" w:rsidRDefault="008246C4" w:rsidP="008246C4">
      <w:pPr>
        <w:pStyle w:val="FP"/>
        <w:keepNext/>
        <w:rPr>
          <w:i/>
          <w:iCs/>
          <w:sz w:val="18"/>
          <w:szCs w:val="18"/>
        </w:rPr>
      </w:pPr>
      <w:r w:rsidRPr="005B25A1">
        <w:rPr>
          <w:i/>
          <w:iCs/>
          <w:sz w:val="18"/>
          <w:szCs w:val="18"/>
        </w:rPr>
        <w:t>Sebastian (Qualcomm) suggests to add Editor's notes on open aspects.</w:t>
      </w:r>
    </w:p>
    <w:p w14:paraId="1C46EEB5" w14:textId="77777777" w:rsidR="008246C4" w:rsidRDefault="008246C4" w:rsidP="008246C4">
      <w:pPr>
        <w:pStyle w:val="FP"/>
        <w:keepNext/>
        <w:rPr>
          <w:i/>
          <w:iCs/>
          <w:sz w:val="18"/>
          <w:szCs w:val="18"/>
        </w:rPr>
      </w:pPr>
      <w:r w:rsidRPr="005B25A1">
        <w:rPr>
          <w:i/>
          <w:iCs/>
          <w:sz w:val="18"/>
          <w:szCs w:val="18"/>
        </w:rPr>
        <w:t>Chunshan(CATT) provides clarification to Sebastian (Qualcomm) .</w:t>
      </w:r>
    </w:p>
    <w:p w14:paraId="68404BDA" w14:textId="77777777" w:rsidR="008246C4" w:rsidRDefault="008246C4" w:rsidP="008246C4">
      <w:pPr>
        <w:pStyle w:val="FP"/>
        <w:keepNext/>
        <w:rPr>
          <w:i/>
          <w:iCs/>
          <w:sz w:val="18"/>
          <w:szCs w:val="18"/>
        </w:rPr>
      </w:pPr>
      <w:r w:rsidRPr="005B25A1">
        <w:rPr>
          <w:i/>
          <w:iCs/>
          <w:sz w:val="18"/>
          <w:szCs w:val="18"/>
        </w:rPr>
        <w:t>Sebastian (Qualcomm) replies to Chunshan.</w:t>
      </w:r>
    </w:p>
    <w:p w14:paraId="05AAC995" w14:textId="77777777" w:rsidR="008246C4" w:rsidRDefault="008246C4" w:rsidP="008246C4">
      <w:pPr>
        <w:pStyle w:val="FP"/>
        <w:keepNext/>
        <w:rPr>
          <w:i/>
          <w:iCs/>
          <w:sz w:val="18"/>
          <w:szCs w:val="18"/>
        </w:rPr>
      </w:pPr>
      <w:r w:rsidRPr="005B25A1">
        <w:rPr>
          <w:i/>
          <w:iCs/>
          <w:sz w:val="18"/>
          <w:szCs w:val="18"/>
        </w:rPr>
        <w:t>Chunshan(CATT) provides r02.</w:t>
      </w:r>
    </w:p>
    <w:p w14:paraId="04041560" w14:textId="77777777" w:rsidR="008246C4" w:rsidRDefault="008246C4" w:rsidP="008246C4">
      <w:pPr>
        <w:pStyle w:val="FP"/>
        <w:keepNext/>
        <w:rPr>
          <w:i/>
          <w:iCs/>
          <w:sz w:val="18"/>
          <w:szCs w:val="18"/>
        </w:rPr>
      </w:pPr>
      <w:r w:rsidRPr="005B25A1">
        <w:rPr>
          <w:i/>
          <w:iCs/>
          <w:sz w:val="18"/>
          <w:szCs w:val="18"/>
        </w:rPr>
        <w:t>Chunshan(CATT) provide clarification inline to Devaki (Nokia).</w:t>
      </w:r>
    </w:p>
    <w:p w14:paraId="2BB4B8DA" w14:textId="77777777" w:rsidR="008246C4" w:rsidRDefault="008246C4" w:rsidP="008246C4">
      <w:pPr>
        <w:pStyle w:val="FP"/>
        <w:keepNext/>
        <w:rPr>
          <w:i/>
          <w:iCs/>
          <w:sz w:val="18"/>
          <w:szCs w:val="18"/>
        </w:rPr>
      </w:pPr>
      <w:r w:rsidRPr="005B25A1">
        <w:rPr>
          <w:i/>
          <w:iCs/>
          <w:sz w:val="18"/>
          <w:szCs w:val="18"/>
        </w:rPr>
        <w:t>Devaki (Nokia) comments.</w:t>
      </w:r>
    </w:p>
    <w:p w14:paraId="4F2446C8" w14:textId="77777777" w:rsidR="008246C4" w:rsidRDefault="008246C4" w:rsidP="008246C4">
      <w:pPr>
        <w:pStyle w:val="FP"/>
        <w:keepNext/>
        <w:rPr>
          <w:i/>
          <w:iCs/>
          <w:sz w:val="18"/>
          <w:szCs w:val="18"/>
        </w:rPr>
      </w:pPr>
      <w:r w:rsidRPr="005B25A1">
        <w:rPr>
          <w:i/>
          <w:iCs/>
          <w:sz w:val="18"/>
          <w:szCs w:val="18"/>
        </w:rPr>
        <w:t>Youngkyo(Samsung) replies .</w:t>
      </w:r>
    </w:p>
    <w:p w14:paraId="3DBC3A5A" w14:textId="77777777" w:rsidR="008246C4" w:rsidRDefault="008246C4" w:rsidP="008246C4">
      <w:pPr>
        <w:pStyle w:val="FP"/>
        <w:keepNext/>
        <w:rPr>
          <w:i/>
          <w:iCs/>
          <w:sz w:val="18"/>
          <w:szCs w:val="18"/>
        </w:rPr>
      </w:pPr>
      <w:r w:rsidRPr="005B25A1">
        <w:rPr>
          <w:i/>
          <w:iCs/>
          <w:sz w:val="18"/>
          <w:szCs w:val="18"/>
        </w:rPr>
        <w:t>Paul (Ericsson) shares same view as Devaki (Nokia) that new FEC encoding by 5GS entities is not in the scope of this study.</w:t>
      </w:r>
    </w:p>
    <w:p w14:paraId="79176469" w14:textId="77777777" w:rsidR="008246C4" w:rsidRDefault="008246C4" w:rsidP="008246C4">
      <w:pPr>
        <w:pStyle w:val="FP"/>
        <w:keepNext/>
        <w:rPr>
          <w:i/>
          <w:iCs/>
          <w:sz w:val="18"/>
          <w:szCs w:val="18"/>
        </w:rPr>
      </w:pPr>
      <w:r w:rsidRPr="005B25A1">
        <w:rPr>
          <w:i/>
          <w:iCs/>
          <w:sz w:val="18"/>
          <w:szCs w:val="18"/>
        </w:rPr>
        <w:t>Chunshan(CATT) provides clarification to Paul.</w:t>
      </w:r>
    </w:p>
    <w:p w14:paraId="1174088F" w14:textId="77777777" w:rsidR="008246C4" w:rsidRDefault="008246C4" w:rsidP="008246C4">
      <w:pPr>
        <w:pStyle w:val="FP"/>
        <w:keepNext/>
        <w:rPr>
          <w:i/>
          <w:iCs/>
          <w:sz w:val="18"/>
          <w:szCs w:val="18"/>
        </w:rPr>
      </w:pPr>
      <w:r w:rsidRPr="005B25A1">
        <w:rPr>
          <w:i/>
          <w:iCs/>
          <w:sz w:val="18"/>
          <w:szCs w:val="18"/>
        </w:rPr>
        <w:t>Hui (Huawei) provides comments.</w:t>
      </w:r>
    </w:p>
    <w:p w14:paraId="2B790588" w14:textId="77777777" w:rsidR="008246C4" w:rsidRDefault="008246C4" w:rsidP="008246C4">
      <w:pPr>
        <w:pStyle w:val="FP"/>
        <w:keepNext/>
        <w:rPr>
          <w:i/>
          <w:iCs/>
          <w:sz w:val="18"/>
          <w:szCs w:val="18"/>
        </w:rPr>
      </w:pPr>
      <w:r w:rsidRPr="005B25A1">
        <w:rPr>
          <w:i/>
          <w:iCs/>
          <w:sz w:val="18"/>
          <w:szCs w:val="18"/>
        </w:rPr>
        <w:t>Svante (Sony) provides comments and ask Chunshan(CATT) question on r02.</w:t>
      </w:r>
    </w:p>
    <w:p w14:paraId="5CD5F2FE" w14:textId="77777777" w:rsidR="008246C4" w:rsidRDefault="008246C4" w:rsidP="008246C4">
      <w:pPr>
        <w:pStyle w:val="FP"/>
        <w:keepNext/>
        <w:rPr>
          <w:i/>
          <w:iCs/>
          <w:sz w:val="18"/>
          <w:szCs w:val="18"/>
        </w:rPr>
      </w:pPr>
      <w:r w:rsidRPr="005B25A1">
        <w:rPr>
          <w:i/>
          <w:iCs/>
          <w:sz w:val="18"/>
          <w:szCs w:val="18"/>
        </w:rPr>
        <w:t>Curt (Meta) provides comments.</w:t>
      </w:r>
    </w:p>
    <w:p w14:paraId="16D7EA25" w14:textId="77777777" w:rsidR="008246C4" w:rsidRDefault="008246C4" w:rsidP="008246C4">
      <w:pPr>
        <w:pStyle w:val="FP"/>
        <w:keepNext/>
        <w:rPr>
          <w:i/>
          <w:iCs/>
          <w:sz w:val="18"/>
          <w:szCs w:val="18"/>
        </w:rPr>
      </w:pPr>
      <w:r w:rsidRPr="005B25A1">
        <w:rPr>
          <w:i/>
          <w:iCs/>
          <w:sz w:val="18"/>
          <w:szCs w:val="18"/>
        </w:rPr>
        <w:t>Chunshan(CATT) provides r03.</w:t>
      </w:r>
    </w:p>
    <w:p w14:paraId="743E482F" w14:textId="77777777" w:rsidR="008246C4" w:rsidRDefault="008246C4" w:rsidP="008246C4">
      <w:pPr>
        <w:pStyle w:val="FP"/>
        <w:keepNext/>
        <w:rPr>
          <w:i/>
          <w:iCs/>
          <w:sz w:val="18"/>
          <w:szCs w:val="18"/>
        </w:rPr>
      </w:pPr>
      <w:r w:rsidRPr="005B25A1">
        <w:rPr>
          <w:i/>
          <w:iCs/>
          <w:sz w:val="18"/>
          <w:szCs w:val="18"/>
        </w:rPr>
        <w:t>Chunshan(CATT) provides clarification to Curt (Meta) .</w:t>
      </w:r>
    </w:p>
    <w:p w14:paraId="14641C80" w14:textId="77777777" w:rsidR="008246C4" w:rsidRDefault="008246C4" w:rsidP="008246C4">
      <w:pPr>
        <w:pStyle w:val="FP"/>
        <w:keepNext/>
        <w:rPr>
          <w:i/>
          <w:iCs/>
          <w:sz w:val="18"/>
          <w:szCs w:val="18"/>
        </w:rPr>
      </w:pPr>
      <w:r w:rsidRPr="005B25A1">
        <w:rPr>
          <w:i/>
          <w:iCs/>
          <w:sz w:val="18"/>
          <w:szCs w:val="18"/>
        </w:rPr>
        <w:t>Chunshan(CATT) provides clarification to Svante (Sony).</w:t>
      </w:r>
    </w:p>
    <w:p w14:paraId="5FA623DA" w14:textId="77777777" w:rsidR="008246C4" w:rsidRDefault="008246C4" w:rsidP="008246C4">
      <w:pPr>
        <w:pStyle w:val="FP"/>
        <w:keepNext/>
        <w:rPr>
          <w:i/>
          <w:iCs/>
          <w:sz w:val="18"/>
          <w:szCs w:val="18"/>
        </w:rPr>
      </w:pPr>
      <w:r w:rsidRPr="005B25A1">
        <w:rPr>
          <w:i/>
          <w:iCs/>
          <w:sz w:val="18"/>
          <w:szCs w:val="18"/>
        </w:rPr>
        <w:t>Chunshan(CATT) provides clarification on Hui (Huawei) .</w:t>
      </w:r>
    </w:p>
    <w:p w14:paraId="03BA5BBC" w14:textId="77777777" w:rsidR="008246C4" w:rsidRDefault="008246C4" w:rsidP="008246C4">
      <w:pPr>
        <w:pStyle w:val="FP"/>
        <w:keepNext/>
        <w:rPr>
          <w:i/>
          <w:iCs/>
          <w:sz w:val="18"/>
          <w:szCs w:val="18"/>
        </w:rPr>
      </w:pPr>
      <w:r w:rsidRPr="005B25A1">
        <w:rPr>
          <w:i/>
          <w:iCs/>
          <w:sz w:val="18"/>
          <w:szCs w:val="18"/>
        </w:rPr>
        <w:t>Mukesh (MediaTek) provides r04.</w:t>
      </w:r>
    </w:p>
    <w:p w14:paraId="1F5DE03D" w14:textId="77777777" w:rsidR="008246C4" w:rsidRDefault="008246C4" w:rsidP="008246C4">
      <w:pPr>
        <w:pStyle w:val="FP"/>
        <w:keepNext/>
        <w:rPr>
          <w:i/>
          <w:iCs/>
          <w:sz w:val="18"/>
          <w:szCs w:val="18"/>
        </w:rPr>
      </w:pPr>
      <w:r w:rsidRPr="005B25A1">
        <w:rPr>
          <w:i/>
          <w:iCs/>
          <w:sz w:val="18"/>
          <w:szCs w:val="18"/>
        </w:rPr>
        <w:t>Svante (Sony) comment and have question to Chunshan(CATT).</w:t>
      </w:r>
    </w:p>
    <w:p w14:paraId="6F704CB0" w14:textId="77777777" w:rsidR="008246C4" w:rsidRDefault="008246C4" w:rsidP="008246C4">
      <w:pPr>
        <w:pStyle w:val="FP"/>
        <w:keepNext/>
        <w:rPr>
          <w:i/>
          <w:iCs/>
          <w:sz w:val="18"/>
          <w:szCs w:val="18"/>
        </w:rPr>
      </w:pPr>
      <w:r w:rsidRPr="005B25A1">
        <w:rPr>
          <w:i/>
          <w:iCs/>
          <w:sz w:val="18"/>
          <w:szCs w:val="18"/>
        </w:rPr>
        <w:t>Chunshan (CATT) provides clarification to Svante (Sony).</w:t>
      </w:r>
    </w:p>
    <w:p w14:paraId="423AF58C" w14:textId="77777777" w:rsidR="008246C4" w:rsidRDefault="008246C4" w:rsidP="008246C4">
      <w:pPr>
        <w:pStyle w:val="FP"/>
        <w:keepNext/>
        <w:rPr>
          <w:i/>
          <w:iCs/>
          <w:sz w:val="18"/>
          <w:szCs w:val="18"/>
        </w:rPr>
      </w:pPr>
      <w:r w:rsidRPr="005B25A1">
        <w:rPr>
          <w:i/>
          <w:iCs/>
          <w:sz w:val="18"/>
          <w:szCs w:val="18"/>
        </w:rPr>
        <w:t>Svante (Sony) answers Chunshan (CATT).</w:t>
      </w:r>
    </w:p>
    <w:p w14:paraId="6AEACE34" w14:textId="77777777" w:rsidR="008246C4" w:rsidRDefault="008246C4" w:rsidP="008246C4">
      <w:pPr>
        <w:pStyle w:val="FP"/>
        <w:keepNext/>
        <w:rPr>
          <w:i/>
          <w:iCs/>
          <w:sz w:val="18"/>
          <w:szCs w:val="18"/>
        </w:rPr>
      </w:pPr>
      <w:r w:rsidRPr="005B25A1">
        <w:rPr>
          <w:i/>
          <w:iCs/>
          <w:sz w:val="18"/>
          <w:szCs w:val="18"/>
        </w:rPr>
        <w:t>Paul (Ericsson) asks for clarification.</w:t>
      </w:r>
    </w:p>
    <w:p w14:paraId="4CF592A2" w14:textId="77777777" w:rsidR="008246C4" w:rsidRDefault="008246C4" w:rsidP="008246C4">
      <w:pPr>
        <w:pStyle w:val="FP"/>
        <w:keepNext/>
        <w:rPr>
          <w:i/>
          <w:iCs/>
          <w:sz w:val="18"/>
          <w:szCs w:val="18"/>
        </w:rPr>
      </w:pPr>
      <w:r w:rsidRPr="005B25A1">
        <w:rPr>
          <w:i/>
          <w:iCs/>
          <w:sz w:val="18"/>
          <w:szCs w:val="18"/>
        </w:rPr>
        <w:t>Chunshan(CATT) provides clarification on Paul (Ericsson).</w:t>
      </w:r>
    </w:p>
    <w:p w14:paraId="04072081" w14:textId="77777777" w:rsidR="008246C4" w:rsidRDefault="008246C4" w:rsidP="008246C4">
      <w:pPr>
        <w:pStyle w:val="FP"/>
        <w:keepNext/>
        <w:rPr>
          <w:i/>
          <w:iCs/>
          <w:sz w:val="18"/>
          <w:szCs w:val="18"/>
        </w:rPr>
      </w:pPr>
      <w:r w:rsidRPr="005B25A1">
        <w:rPr>
          <w:i/>
          <w:iCs/>
          <w:sz w:val="18"/>
          <w:szCs w:val="18"/>
        </w:rPr>
        <w:t>==== Revisions Deadline ====.</w:t>
      </w:r>
    </w:p>
    <w:p w14:paraId="2076AB90" w14:textId="77777777" w:rsidR="008246C4" w:rsidRDefault="008246C4" w:rsidP="008246C4">
      <w:pPr>
        <w:pStyle w:val="FP"/>
        <w:keepNext/>
        <w:rPr>
          <w:i/>
          <w:iCs/>
          <w:sz w:val="18"/>
          <w:szCs w:val="18"/>
        </w:rPr>
      </w:pPr>
      <w:r w:rsidRPr="005B25A1">
        <w:rPr>
          <w:i/>
          <w:iCs/>
          <w:sz w:val="18"/>
          <w:szCs w:val="18"/>
        </w:rPr>
        <w:t>Paul (Ericsson) PDCP, SDAP and other RAN layers are not in scope of SA2 or this study. Hence, we can't agree to any of the revisions that contain that aspect to be included in the TR.</w:t>
      </w:r>
    </w:p>
    <w:p w14:paraId="03A07DB8" w14:textId="77777777" w:rsidR="008246C4" w:rsidRDefault="008246C4" w:rsidP="008246C4">
      <w:pPr>
        <w:pStyle w:val="FP"/>
        <w:keepNext/>
        <w:rPr>
          <w:i/>
          <w:iCs/>
          <w:sz w:val="18"/>
          <w:szCs w:val="18"/>
        </w:rPr>
      </w:pPr>
      <w:r w:rsidRPr="005B25A1">
        <w:rPr>
          <w:i/>
          <w:iCs/>
          <w:sz w:val="18"/>
          <w:szCs w:val="18"/>
        </w:rPr>
        <w:t>We object to all revisions of this solution.</w:t>
      </w:r>
    </w:p>
    <w:p w14:paraId="3F03BD7B" w14:textId="77777777" w:rsidR="008246C4" w:rsidRDefault="008246C4" w:rsidP="008246C4">
      <w:pPr>
        <w:pStyle w:val="FP"/>
        <w:keepNext/>
        <w:rPr>
          <w:i/>
          <w:iCs/>
          <w:sz w:val="18"/>
          <w:szCs w:val="18"/>
        </w:rPr>
      </w:pPr>
      <w:r w:rsidRPr="005B25A1">
        <w:rPr>
          <w:i/>
          <w:iCs/>
          <w:sz w:val="18"/>
          <w:szCs w:val="18"/>
        </w:rPr>
        <w:t>Chunshan(CATT) provides clarification to Paul (Ericsson) that there is no technical issues on the radio-interface FEC but can put your EN to the radio-interface FEC, and the application layer FEC in this paper can also be agreed into the TR.</w:t>
      </w:r>
    </w:p>
    <w:p w14:paraId="0D88F606" w14:textId="77777777" w:rsidR="008246C4" w:rsidRDefault="008246C4" w:rsidP="008246C4">
      <w:pPr>
        <w:pStyle w:val="FP"/>
        <w:keepNext/>
        <w:rPr>
          <w:i/>
          <w:iCs/>
          <w:sz w:val="18"/>
          <w:szCs w:val="18"/>
        </w:rPr>
      </w:pPr>
      <w:r w:rsidRPr="005B25A1">
        <w:rPr>
          <w:i/>
          <w:iCs/>
          <w:sz w:val="18"/>
          <w:szCs w:val="18"/>
        </w:rPr>
        <w:t xml:space="preserve">Sebastian (Qualcomm) comments that r04 is only ok if two Editor' notes are added: 'Editor's note: How the core network/AF can know whether a request for FEC support for PDU Sets on </w:t>
      </w:r>
      <w:proofErr w:type="spellStart"/>
      <w:r w:rsidRPr="005B25A1">
        <w:rPr>
          <w:i/>
          <w:iCs/>
          <w:sz w:val="18"/>
          <w:szCs w:val="18"/>
        </w:rPr>
        <w:t>Uu</w:t>
      </w:r>
      <w:proofErr w:type="spellEnd"/>
      <w:r w:rsidRPr="005B25A1">
        <w:rPr>
          <w:i/>
          <w:iCs/>
          <w:sz w:val="18"/>
          <w:szCs w:val="18"/>
        </w:rPr>
        <w:t xml:space="preserve"> can be supported in UL direction is FFS.' and 'Editor's note: Details of FEC scheme information are FFS.'.</w:t>
      </w:r>
    </w:p>
    <w:p w14:paraId="5A52EB97" w14:textId="77777777" w:rsidR="008246C4" w:rsidRDefault="008246C4" w:rsidP="008246C4">
      <w:pPr>
        <w:pStyle w:val="FP"/>
        <w:keepNext/>
        <w:rPr>
          <w:i/>
          <w:iCs/>
          <w:sz w:val="18"/>
          <w:szCs w:val="18"/>
        </w:rPr>
      </w:pPr>
      <w:r w:rsidRPr="005B25A1">
        <w:rPr>
          <w:i/>
          <w:iCs/>
          <w:sz w:val="18"/>
          <w:szCs w:val="18"/>
        </w:rPr>
        <w:t xml:space="preserve">Chunshan(CATT) provides clarification to Sebastian (Qualcomm) that new texts have been added in the revision to clarify the FEC scheme can be FEC protection ratio. And the NG-RAN can provide notification including the list of FEC </w:t>
      </w:r>
      <w:proofErr w:type="spellStart"/>
      <w:r w:rsidRPr="005B25A1">
        <w:rPr>
          <w:i/>
          <w:iCs/>
          <w:sz w:val="18"/>
          <w:szCs w:val="18"/>
        </w:rPr>
        <w:t>shceme</w:t>
      </w:r>
      <w:proofErr w:type="spellEnd"/>
      <w:r w:rsidRPr="005B25A1">
        <w:rPr>
          <w:i/>
          <w:iCs/>
          <w:sz w:val="18"/>
          <w:szCs w:val="18"/>
        </w:rPr>
        <w:t xml:space="preserve"> supported by the NG-RAN and UE. And based such clarification the two ENs are not needed. I am OK to add Paul's EN if Paul agree to go .</w:t>
      </w:r>
    </w:p>
    <w:p w14:paraId="3A24EE86" w14:textId="77777777" w:rsidR="008246C4" w:rsidRDefault="008246C4" w:rsidP="008246C4">
      <w:pPr>
        <w:pStyle w:val="FP"/>
        <w:keepNext/>
        <w:rPr>
          <w:i/>
          <w:iCs/>
          <w:sz w:val="18"/>
          <w:szCs w:val="18"/>
        </w:rPr>
      </w:pPr>
      <w:r w:rsidRPr="005B25A1">
        <w:rPr>
          <w:i/>
          <w:iCs/>
          <w:sz w:val="18"/>
          <w:szCs w:val="18"/>
        </w:rPr>
        <w:t xml:space="preserve">Sebastian (Qualcomm) can only accept r05 if the following EN is added 'Editor's note: How the core network/AF can know whether a request for FEC support for PDU Sets on </w:t>
      </w:r>
      <w:proofErr w:type="spellStart"/>
      <w:r w:rsidRPr="005B25A1">
        <w:rPr>
          <w:i/>
          <w:iCs/>
          <w:sz w:val="18"/>
          <w:szCs w:val="18"/>
        </w:rPr>
        <w:t>Uu</w:t>
      </w:r>
      <w:proofErr w:type="spellEnd"/>
      <w:r w:rsidRPr="005B25A1">
        <w:rPr>
          <w:i/>
          <w:iCs/>
          <w:sz w:val="18"/>
          <w:szCs w:val="18"/>
        </w:rPr>
        <w:t xml:space="preserve"> can be supported in UL direction is FFS.'.</w:t>
      </w:r>
    </w:p>
    <w:p w14:paraId="35DF6F62" w14:textId="77777777" w:rsidR="008246C4" w:rsidRDefault="008246C4" w:rsidP="008246C4">
      <w:pPr>
        <w:pStyle w:val="FP"/>
        <w:keepNext/>
        <w:rPr>
          <w:i/>
          <w:iCs/>
          <w:sz w:val="18"/>
          <w:szCs w:val="18"/>
        </w:rPr>
      </w:pPr>
      <w:r w:rsidRPr="005B25A1">
        <w:rPr>
          <w:i/>
          <w:iCs/>
          <w:sz w:val="18"/>
          <w:szCs w:val="18"/>
        </w:rPr>
        <w:t>==== Final Comments Deadline ====.</w:t>
      </w:r>
    </w:p>
    <w:p w14:paraId="57C0E13C" w14:textId="77777777" w:rsidR="008246C4" w:rsidRPr="005B25A1" w:rsidRDefault="008246C4" w:rsidP="008246C4">
      <w:pPr>
        <w:pStyle w:val="FP"/>
        <w:keepNext/>
        <w:rPr>
          <w:i/>
          <w:iCs/>
          <w:sz w:val="18"/>
          <w:szCs w:val="18"/>
        </w:rPr>
      </w:pPr>
    </w:p>
    <w:p w14:paraId="1D8DA473" w14:textId="77777777" w:rsidR="008246C4" w:rsidRPr="005B25A1" w:rsidRDefault="008246C4" w:rsidP="008246C4">
      <w:pPr>
        <w:keepNext/>
        <w:keepLines/>
        <w:rPr>
          <w:b/>
          <w:bCs/>
        </w:rPr>
      </w:pPr>
      <w:r>
        <w:rPr>
          <w:b/>
          <w:bCs/>
        </w:rPr>
        <w:t>CC#4</w:t>
      </w:r>
      <w:r w:rsidRPr="005B25A1">
        <w:rPr>
          <w:b/>
          <w:bCs/>
        </w:rPr>
        <w:t xml:space="preserve"> Discussion:</w:t>
      </w:r>
    </w:p>
    <w:p w14:paraId="5DEA8799" w14:textId="77BB2E46" w:rsidR="008246C4" w:rsidRPr="005B25A1" w:rsidRDefault="008246C4" w:rsidP="008246C4">
      <w:pPr>
        <w:keepNext/>
        <w:keepLines/>
      </w:pPr>
      <w:r w:rsidRPr="008246C4">
        <w:t xml:space="preserve">CATT proposed r05 adding QC and Ericsson ENs and deleting the radio FEC. Ericsson commented that this was acceptable. This was revised in </w:t>
      </w:r>
      <w:r w:rsidRPr="008246C4">
        <w:rPr>
          <w:color w:val="0000FF"/>
        </w:rPr>
        <w:t>S2-240183</w:t>
      </w:r>
      <w:r>
        <w:rPr>
          <w:color w:val="0000FF"/>
        </w:rPr>
        <w:t>8</w:t>
      </w:r>
      <w:r w:rsidRPr="008246C4">
        <w:t xml:space="preserve">, which was </w:t>
      </w:r>
      <w:r w:rsidRPr="008246C4">
        <w:rPr>
          <w:color w:val="FF0000"/>
          <w:lang w:eastAsia="en-US"/>
        </w:rPr>
        <w:t>approved</w:t>
      </w:r>
      <w:r w:rsidRPr="008246C4">
        <w:t>.</w:t>
      </w:r>
    </w:p>
    <w:p w14:paraId="0960DECA" w14:textId="0FEC4C3C" w:rsidR="008246C4" w:rsidRDefault="008246C4" w:rsidP="008246C4">
      <w:r w:rsidRPr="005B25A1">
        <w:rPr>
          <w:b/>
          <w:bCs/>
        </w:rPr>
        <w:t>Status:</w:t>
      </w:r>
      <w:r>
        <w:t xml:space="preserve"> </w:t>
      </w:r>
      <w:r w:rsidRPr="008246C4">
        <w:rPr>
          <w:color w:val="FF0000"/>
          <w:lang w:eastAsia="en-US"/>
        </w:rPr>
        <w:t>Approved</w:t>
      </w:r>
      <w:r>
        <w:t>.</w:t>
      </w:r>
    </w:p>
    <w:p w14:paraId="11B627E4" w14:textId="77777777" w:rsidR="008246C4" w:rsidRDefault="008246C4" w:rsidP="008246C4">
      <w:pPr>
        <w:pStyle w:val="NormTop"/>
      </w:pPr>
      <w:r>
        <w:rPr>
          <w:color w:val="0000FF"/>
        </w:rPr>
        <w:lastRenderedPageBreak/>
        <w:t>S2-2401175</w:t>
      </w:r>
      <w:r w:rsidRPr="00D53282">
        <w:t xml:space="preserve"> </w:t>
      </w:r>
      <w:r>
        <w:t>(P-CR) 23.700-66: KI#1,2 New Solution on reporting, charging and exposure of energy related information based on UP reporting from RAN.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Introduces a solution covering the aspect of selecting a function taking energy state into account.</w:t>
      </w:r>
    </w:p>
    <w:p w14:paraId="142513A6" w14:textId="77777777" w:rsidR="008246C4" w:rsidRPr="005B25A1" w:rsidRDefault="008246C4" w:rsidP="008246C4">
      <w:pPr>
        <w:keepNext/>
        <w:keepLines/>
        <w:rPr>
          <w:b/>
          <w:bCs/>
        </w:rPr>
      </w:pPr>
      <w:r w:rsidRPr="005B25A1">
        <w:rPr>
          <w:b/>
          <w:bCs/>
        </w:rPr>
        <w:t>Convenor comment:</w:t>
      </w:r>
    </w:p>
    <w:p w14:paraId="6D6F7529" w14:textId="77777777" w:rsidR="008246C4" w:rsidRPr="005B25A1" w:rsidRDefault="008246C4" w:rsidP="008246C4">
      <w:pPr>
        <w:keepNext/>
        <w:keepLines/>
      </w:pPr>
      <w:r w:rsidRPr="005B25A1">
        <w:t>R02?</w:t>
      </w:r>
    </w:p>
    <w:p w14:paraId="67EE8607" w14:textId="77777777" w:rsidR="008246C4" w:rsidRPr="005B25A1" w:rsidRDefault="008246C4" w:rsidP="008246C4">
      <w:pPr>
        <w:pStyle w:val="FP"/>
        <w:keepNext/>
        <w:rPr>
          <w:b/>
          <w:bCs/>
          <w:i/>
          <w:iCs/>
          <w:sz w:val="18"/>
          <w:szCs w:val="18"/>
        </w:rPr>
      </w:pPr>
      <w:r w:rsidRPr="005B25A1">
        <w:rPr>
          <w:b/>
          <w:bCs/>
          <w:i/>
          <w:iCs/>
          <w:sz w:val="18"/>
          <w:szCs w:val="18"/>
        </w:rPr>
        <w:t>e-mail discussion:</w:t>
      </w:r>
    </w:p>
    <w:p w14:paraId="4498962E" w14:textId="77777777" w:rsidR="008246C4" w:rsidRDefault="008246C4" w:rsidP="008246C4">
      <w:pPr>
        <w:pStyle w:val="FP"/>
        <w:keepNext/>
        <w:rPr>
          <w:i/>
          <w:iCs/>
          <w:sz w:val="18"/>
          <w:szCs w:val="18"/>
        </w:rPr>
      </w:pPr>
      <w:r w:rsidRPr="005B25A1">
        <w:rPr>
          <w:i/>
          <w:iCs/>
          <w:sz w:val="18"/>
          <w:szCs w:val="18"/>
        </w:rPr>
        <w:t>Marco(Huawei) provides comments.</w:t>
      </w:r>
    </w:p>
    <w:p w14:paraId="2CC6422C" w14:textId="77777777" w:rsidR="008246C4" w:rsidRDefault="008246C4" w:rsidP="008246C4">
      <w:pPr>
        <w:pStyle w:val="FP"/>
        <w:keepNext/>
        <w:rPr>
          <w:i/>
          <w:iCs/>
          <w:sz w:val="18"/>
          <w:szCs w:val="18"/>
        </w:rPr>
      </w:pPr>
      <w:r w:rsidRPr="005B25A1">
        <w:rPr>
          <w:i/>
          <w:iCs/>
          <w:sz w:val="18"/>
          <w:szCs w:val="18"/>
        </w:rPr>
        <w:t>LaeYoung (LGE) provides comments.</w:t>
      </w:r>
    </w:p>
    <w:p w14:paraId="4CE55532" w14:textId="77777777" w:rsidR="008246C4" w:rsidRDefault="008246C4" w:rsidP="008246C4">
      <w:pPr>
        <w:pStyle w:val="FP"/>
        <w:keepNext/>
        <w:rPr>
          <w:i/>
          <w:iCs/>
          <w:sz w:val="18"/>
          <w:szCs w:val="18"/>
        </w:rPr>
      </w:pPr>
      <w:r w:rsidRPr="005B25A1">
        <w:rPr>
          <w:i/>
          <w:iCs/>
          <w:sz w:val="18"/>
          <w:szCs w:val="18"/>
        </w:rPr>
        <w:t>Genadi (Lenovo) provides comments.</w:t>
      </w:r>
    </w:p>
    <w:p w14:paraId="15023662" w14:textId="77777777" w:rsidR="008246C4" w:rsidRDefault="008246C4" w:rsidP="008246C4">
      <w:pPr>
        <w:pStyle w:val="FP"/>
        <w:keepNext/>
        <w:rPr>
          <w:i/>
          <w:iCs/>
          <w:sz w:val="18"/>
          <w:szCs w:val="18"/>
        </w:rPr>
      </w:pPr>
      <w:r w:rsidRPr="005B25A1">
        <w:rPr>
          <w:i/>
          <w:iCs/>
          <w:sz w:val="18"/>
          <w:szCs w:val="18"/>
        </w:rPr>
        <w:t>Juan Zhang (Qualcomm) provides comments.</w:t>
      </w:r>
    </w:p>
    <w:p w14:paraId="10ED1191" w14:textId="77777777" w:rsidR="008246C4" w:rsidRDefault="008246C4" w:rsidP="008246C4">
      <w:pPr>
        <w:pStyle w:val="FP"/>
        <w:keepNext/>
        <w:rPr>
          <w:i/>
          <w:iCs/>
          <w:sz w:val="18"/>
          <w:szCs w:val="18"/>
        </w:rPr>
      </w:pPr>
      <w:r w:rsidRPr="005B25A1">
        <w:rPr>
          <w:i/>
          <w:iCs/>
          <w:sz w:val="18"/>
          <w:szCs w:val="18"/>
        </w:rPr>
        <w:t>Alessio(Nokia provides r01 and replies to the good comments.</w:t>
      </w:r>
    </w:p>
    <w:p w14:paraId="71C7917C" w14:textId="77777777" w:rsidR="008246C4" w:rsidRDefault="008246C4" w:rsidP="008246C4">
      <w:pPr>
        <w:pStyle w:val="FP"/>
        <w:keepNext/>
        <w:rPr>
          <w:i/>
          <w:iCs/>
          <w:sz w:val="18"/>
          <w:szCs w:val="18"/>
        </w:rPr>
      </w:pPr>
      <w:r w:rsidRPr="005B25A1">
        <w:rPr>
          <w:i/>
          <w:iCs/>
          <w:sz w:val="18"/>
          <w:szCs w:val="18"/>
        </w:rPr>
        <w:t>Marco(Huawei) comments and express concern on RAN measurement.</w:t>
      </w:r>
    </w:p>
    <w:p w14:paraId="10252987" w14:textId="77777777" w:rsidR="008246C4" w:rsidRDefault="008246C4" w:rsidP="008246C4">
      <w:pPr>
        <w:pStyle w:val="FP"/>
        <w:keepNext/>
        <w:rPr>
          <w:i/>
          <w:iCs/>
          <w:sz w:val="18"/>
          <w:szCs w:val="18"/>
        </w:rPr>
      </w:pPr>
      <w:r w:rsidRPr="005B25A1">
        <w:rPr>
          <w:i/>
          <w:iCs/>
          <w:sz w:val="18"/>
          <w:szCs w:val="18"/>
        </w:rPr>
        <w:t>LaeYoung (LGE) comments on r01.</w:t>
      </w:r>
    </w:p>
    <w:p w14:paraId="7CB6CDAC" w14:textId="77777777" w:rsidR="008246C4" w:rsidRDefault="008246C4" w:rsidP="008246C4">
      <w:pPr>
        <w:pStyle w:val="FP"/>
        <w:keepNext/>
        <w:rPr>
          <w:i/>
          <w:iCs/>
          <w:sz w:val="18"/>
          <w:szCs w:val="18"/>
        </w:rPr>
      </w:pPr>
      <w:r w:rsidRPr="005B25A1">
        <w:rPr>
          <w:i/>
          <w:iCs/>
          <w:sz w:val="18"/>
          <w:szCs w:val="18"/>
        </w:rPr>
        <w:t>Alessio(Nokia) replies.</w:t>
      </w:r>
    </w:p>
    <w:p w14:paraId="0BFD3114" w14:textId="77777777" w:rsidR="008246C4" w:rsidRDefault="008246C4" w:rsidP="008246C4">
      <w:pPr>
        <w:pStyle w:val="FP"/>
        <w:keepNext/>
        <w:rPr>
          <w:i/>
          <w:iCs/>
          <w:sz w:val="18"/>
          <w:szCs w:val="18"/>
        </w:rPr>
      </w:pPr>
      <w:r w:rsidRPr="005B25A1">
        <w:rPr>
          <w:i/>
          <w:iCs/>
          <w:sz w:val="18"/>
          <w:szCs w:val="18"/>
        </w:rPr>
        <w:t>Alessio(Nokia) provides r02.</w:t>
      </w:r>
    </w:p>
    <w:p w14:paraId="0B508DD5" w14:textId="77777777" w:rsidR="008246C4" w:rsidRDefault="008246C4" w:rsidP="008246C4">
      <w:pPr>
        <w:pStyle w:val="FP"/>
        <w:keepNext/>
        <w:rPr>
          <w:i/>
          <w:iCs/>
          <w:sz w:val="18"/>
          <w:szCs w:val="18"/>
        </w:rPr>
      </w:pPr>
      <w:r w:rsidRPr="005B25A1">
        <w:rPr>
          <w:i/>
          <w:iCs/>
          <w:sz w:val="18"/>
          <w:szCs w:val="18"/>
        </w:rPr>
        <w:t>Genadi (Lenovo) suggests to add a NOTE that coordination with the RAN WGs is required.</w:t>
      </w:r>
    </w:p>
    <w:p w14:paraId="2C5DD562" w14:textId="77777777" w:rsidR="008246C4" w:rsidRDefault="008246C4" w:rsidP="008246C4">
      <w:pPr>
        <w:pStyle w:val="FP"/>
        <w:keepNext/>
        <w:rPr>
          <w:i/>
          <w:iCs/>
          <w:sz w:val="18"/>
          <w:szCs w:val="18"/>
        </w:rPr>
      </w:pPr>
      <w:r w:rsidRPr="005B25A1">
        <w:rPr>
          <w:i/>
          <w:iCs/>
          <w:sz w:val="18"/>
          <w:szCs w:val="18"/>
        </w:rPr>
        <w:t>Marco(Huawei) express concern on the RAN measurement and propose to note.</w:t>
      </w:r>
    </w:p>
    <w:p w14:paraId="26CFE280" w14:textId="77777777" w:rsidR="008246C4" w:rsidRDefault="008246C4" w:rsidP="008246C4">
      <w:pPr>
        <w:pStyle w:val="FP"/>
        <w:keepNext/>
        <w:rPr>
          <w:i/>
          <w:iCs/>
          <w:sz w:val="18"/>
          <w:szCs w:val="18"/>
        </w:rPr>
      </w:pPr>
      <w:r w:rsidRPr="005B25A1">
        <w:rPr>
          <w:i/>
          <w:iCs/>
          <w:sz w:val="18"/>
          <w:szCs w:val="18"/>
        </w:rPr>
        <w:t>Genadi (Lenovo) provides r03 to include an Ed. Note about the RAN measurement of the energy consumption.</w:t>
      </w:r>
    </w:p>
    <w:p w14:paraId="1031106F" w14:textId="77777777" w:rsidR="008246C4" w:rsidRDefault="008246C4" w:rsidP="008246C4">
      <w:pPr>
        <w:pStyle w:val="FP"/>
        <w:keepNext/>
        <w:rPr>
          <w:i/>
          <w:iCs/>
          <w:sz w:val="18"/>
          <w:szCs w:val="18"/>
        </w:rPr>
      </w:pPr>
      <w:r w:rsidRPr="005B25A1">
        <w:rPr>
          <w:i/>
          <w:iCs/>
          <w:sz w:val="18"/>
          <w:szCs w:val="18"/>
        </w:rPr>
        <w:t>Alessio(</w:t>
      </w:r>
      <w:proofErr w:type="spellStart"/>
      <w:r w:rsidRPr="005B25A1">
        <w:rPr>
          <w:i/>
          <w:iCs/>
          <w:sz w:val="18"/>
          <w:szCs w:val="18"/>
        </w:rPr>
        <w:t>nokia</w:t>
      </w:r>
      <w:proofErr w:type="spellEnd"/>
      <w:r w:rsidRPr="005B25A1">
        <w:rPr>
          <w:i/>
          <w:iCs/>
          <w:sz w:val="18"/>
          <w:szCs w:val="18"/>
        </w:rPr>
        <w:t>) believes the energy measurements in RAN cannot be a standards discussion. Same everywhere else. Cannot accept r03.</w:t>
      </w:r>
    </w:p>
    <w:p w14:paraId="45503430" w14:textId="77777777" w:rsidR="008246C4" w:rsidRDefault="008246C4" w:rsidP="008246C4">
      <w:pPr>
        <w:pStyle w:val="FP"/>
        <w:keepNext/>
        <w:rPr>
          <w:i/>
          <w:iCs/>
          <w:sz w:val="18"/>
          <w:szCs w:val="18"/>
        </w:rPr>
      </w:pPr>
      <w:r w:rsidRPr="005B25A1">
        <w:rPr>
          <w:i/>
          <w:iCs/>
          <w:sz w:val="18"/>
          <w:szCs w:val="18"/>
        </w:rPr>
        <w:t>Alessio(</w:t>
      </w:r>
      <w:proofErr w:type="spellStart"/>
      <w:r w:rsidRPr="005B25A1">
        <w:rPr>
          <w:i/>
          <w:iCs/>
          <w:sz w:val="18"/>
          <w:szCs w:val="18"/>
        </w:rPr>
        <w:t>nokia</w:t>
      </w:r>
      <w:proofErr w:type="spellEnd"/>
      <w:r w:rsidRPr="005B25A1">
        <w:rPr>
          <w:i/>
          <w:iCs/>
          <w:sz w:val="18"/>
          <w:szCs w:val="18"/>
        </w:rPr>
        <w:t>) believes that then we should object to all papers and close the SID as measurement of energy consumption cannot be discussed in the standards in any node. But the proposal is also really to label the data volume according to the state of the RAN node so not sure how this can be something you can and want to prevent. Basically if RAN node has a collection of states it can say in which state a data volume was sent. We cannot see how this should be prevented from being documented.</w:t>
      </w:r>
    </w:p>
    <w:p w14:paraId="30EEE251" w14:textId="77777777" w:rsidR="008246C4" w:rsidRDefault="008246C4" w:rsidP="008246C4">
      <w:pPr>
        <w:pStyle w:val="FP"/>
        <w:keepNext/>
        <w:rPr>
          <w:i/>
          <w:iCs/>
          <w:sz w:val="18"/>
          <w:szCs w:val="18"/>
        </w:rPr>
      </w:pPr>
      <w:r w:rsidRPr="005B25A1">
        <w:rPr>
          <w:i/>
          <w:iCs/>
          <w:sz w:val="18"/>
          <w:szCs w:val="18"/>
        </w:rPr>
        <w:t>Marco (Huawei) comment to Alessio (</w:t>
      </w:r>
      <w:proofErr w:type="spellStart"/>
      <w:r w:rsidRPr="005B25A1">
        <w:rPr>
          <w:i/>
          <w:iCs/>
          <w:sz w:val="18"/>
          <w:szCs w:val="18"/>
        </w:rPr>
        <w:t>nokia</w:t>
      </w:r>
      <w:proofErr w:type="spellEnd"/>
      <w:r w:rsidRPr="005B25A1">
        <w:rPr>
          <w:i/>
          <w:iCs/>
          <w:sz w:val="18"/>
          <w:szCs w:val="18"/>
        </w:rPr>
        <w:t>) therefore it is not in the scope to standardize in N2 or N3 as well if it can not be said that is feasible and supported.</w:t>
      </w:r>
    </w:p>
    <w:p w14:paraId="576CFED6" w14:textId="77777777" w:rsidR="008246C4" w:rsidRDefault="008246C4" w:rsidP="008246C4">
      <w:pPr>
        <w:pStyle w:val="FP"/>
        <w:keepNext/>
        <w:rPr>
          <w:i/>
          <w:iCs/>
          <w:sz w:val="18"/>
          <w:szCs w:val="18"/>
        </w:rPr>
      </w:pPr>
      <w:r w:rsidRPr="005B25A1">
        <w:rPr>
          <w:i/>
          <w:iCs/>
          <w:sz w:val="18"/>
          <w:szCs w:val="18"/>
        </w:rPr>
        <w:t>==== Revisions Deadline ====.</w:t>
      </w:r>
    </w:p>
    <w:p w14:paraId="0B79478A" w14:textId="77777777" w:rsidR="008246C4" w:rsidRDefault="008246C4" w:rsidP="008246C4">
      <w:pPr>
        <w:pStyle w:val="FP"/>
        <w:keepNext/>
        <w:rPr>
          <w:i/>
          <w:iCs/>
          <w:sz w:val="18"/>
          <w:szCs w:val="18"/>
        </w:rPr>
      </w:pPr>
      <w:r w:rsidRPr="005B25A1">
        <w:rPr>
          <w:i/>
          <w:iCs/>
          <w:sz w:val="18"/>
          <w:szCs w:val="18"/>
        </w:rPr>
        <w:t>Genadi (Lenovo) replies to Alessio (Nokia): it is OK to us to conclude that the energy measurement mechanism in RAN is based on implementation. This can be the resolution of the EN also in the other papers.</w:t>
      </w:r>
    </w:p>
    <w:p w14:paraId="46BA2CE8" w14:textId="77777777" w:rsidR="008246C4" w:rsidRDefault="008246C4" w:rsidP="008246C4">
      <w:pPr>
        <w:pStyle w:val="FP"/>
        <w:keepNext/>
        <w:rPr>
          <w:i/>
          <w:iCs/>
          <w:sz w:val="18"/>
          <w:szCs w:val="18"/>
        </w:rPr>
      </w:pPr>
      <w:r w:rsidRPr="005B25A1">
        <w:rPr>
          <w:i/>
          <w:iCs/>
          <w:sz w:val="18"/>
          <w:szCs w:val="18"/>
        </w:rPr>
        <w:t>Alessio (</w:t>
      </w:r>
      <w:proofErr w:type="spellStart"/>
      <w:r w:rsidRPr="005B25A1">
        <w:rPr>
          <w:i/>
          <w:iCs/>
          <w:sz w:val="18"/>
          <w:szCs w:val="18"/>
        </w:rPr>
        <w:t>nokia</w:t>
      </w:r>
      <w:proofErr w:type="spellEnd"/>
      <w:r w:rsidRPr="005B25A1">
        <w:rPr>
          <w:i/>
          <w:iCs/>
          <w:sz w:val="18"/>
          <w:szCs w:val="18"/>
        </w:rPr>
        <w:t>) did not ever state it is note in the scope to standardize N3 aspects (it is written in a note be LG it is needed and involved CT4 also 😊 ) . Asks Huawei to avoid inventing claims we never made.</w:t>
      </w:r>
    </w:p>
    <w:p w14:paraId="6F59ADD3" w14:textId="77777777" w:rsidR="008246C4" w:rsidRDefault="008246C4" w:rsidP="008246C4">
      <w:pPr>
        <w:pStyle w:val="FP"/>
        <w:keepNext/>
        <w:rPr>
          <w:i/>
          <w:iCs/>
          <w:sz w:val="18"/>
          <w:szCs w:val="18"/>
        </w:rPr>
      </w:pPr>
      <w:r w:rsidRPr="005B25A1">
        <w:rPr>
          <w:i/>
          <w:iCs/>
          <w:sz w:val="18"/>
          <w:szCs w:val="18"/>
        </w:rPr>
        <w:t>Alessio (</w:t>
      </w:r>
      <w:proofErr w:type="spellStart"/>
      <w:r w:rsidRPr="005B25A1">
        <w:rPr>
          <w:i/>
          <w:iCs/>
          <w:sz w:val="18"/>
          <w:szCs w:val="18"/>
        </w:rPr>
        <w:t>nokia</w:t>
      </w:r>
      <w:proofErr w:type="spellEnd"/>
      <w:r w:rsidRPr="005B25A1">
        <w:rPr>
          <w:i/>
          <w:iCs/>
          <w:sz w:val="18"/>
          <w:szCs w:val="18"/>
        </w:rPr>
        <w:t>) suggests to agree r02 and Huawei can remark concerns in evaluation phase. It would be not efficient to take more meeting time in Athens on documenting this.</w:t>
      </w:r>
    </w:p>
    <w:p w14:paraId="5E6E66EB" w14:textId="77777777" w:rsidR="008246C4" w:rsidRDefault="008246C4" w:rsidP="008246C4">
      <w:pPr>
        <w:pStyle w:val="FP"/>
        <w:keepNext/>
        <w:rPr>
          <w:i/>
          <w:iCs/>
          <w:sz w:val="18"/>
          <w:szCs w:val="18"/>
        </w:rPr>
      </w:pPr>
      <w:r w:rsidRPr="005B25A1">
        <w:rPr>
          <w:i/>
          <w:iCs/>
          <w:sz w:val="18"/>
          <w:szCs w:val="18"/>
        </w:rPr>
        <w:t>Marco (Huawei) objects to any versions and asks to postpone this contribution for further discussion in next SA2 meetings.</w:t>
      </w:r>
    </w:p>
    <w:p w14:paraId="4C6F3B88" w14:textId="77777777" w:rsidR="008246C4" w:rsidRDefault="008246C4" w:rsidP="008246C4">
      <w:pPr>
        <w:pStyle w:val="FP"/>
        <w:keepNext/>
        <w:rPr>
          <w:i/>
          <w:iCs/>
          <w:sz w:val="18"/>
          <w:szCs w:val="18"/>
        </w:rPr>
      </w:pPr>
      <w:r w:rsidRPr="005B25A1">
        <w:rPr>
          <w:i/>
          <w:iCs/>
          <w:sz w:val="18"/>
          <w:szCs w:val="18"/>
        </w:rPr>
        <w:t>Alessio(Nokia) states that if Marco (Huawei) objects to anything that is not based on SA5 info , then we should reject all the CRs and close the SID. Asks to handle this in CC#3 as unacceptable behaviour.</w:t>
      </w:r>
    </w:p>
    <w:p w14:paraId="624BBB67" w14:textId="77777777" w:rsidR="008246C4" w:rsidRDefault="008246C4" w:rsidP="008246C4">
      <w:pPr>
        <w:pStyle w:val="FP"/>
        <w:keepNext/>
        <w:rPr>
          <w:i/>
          <w:iCs/>
          <w:sz w:val="18"/>
          <w:szCs w:val="18"/>
        </w:rPr>
      </w:pPr>
      <w:r w:rsidRPr="005B25A1">
        <w:rPr>
          <w:i/>
          <w:iCs/>
          <w:sz w:val="18"/>
          <w:szCs w:val="18"/>
        </w:rPr>
        <w:t>==== Final Comments Deadline ====.</w:t>
      </w:r>
    </w:p>
    <w:p w14:paraId="0E6146F2" w14:textId="77777777" w:rsidR="008246C4" w:rsidRPr="005B25A1" w:rsidRDefault="008246C4" w:rsidP="008246C4">
      <w:pPr>
        <w:pStyle w:val="FP"/>
        <w:keepNext/>
        <w:rPr>
          <w:i/>
          <w:iCs/>
          <w:sz w:val="18"/>
          <w:szCs w:val="18"/>
        </w:rPr>
      </w:pPr>
    </w:p>
    <w:p w14:paraId="44EB744D" w14:textId="77777777" w:rsidR="008246C4" w:rsidRPr="005B25A1" w:rsidRDefault="008246C4" w:rsidP="008246C4">
      <w:pPr>
        <w:keepNext/>
        <w:keepLines/>
        <w:rPr>
          <w:b/>
          <w:bCs/>
        </w:rPr>
      </w:pPr>
      <w:r>
        <w:rPr>
          <w:b/>
          <w:bCs/>
        </w:rPr>
        <w:t>CC#4</w:t>
      </w:r>
      <w:r w:rsidRPr="005B25A1">
        <w:rPr>
          <w:b/>
          <w:bCs/>
        </w:rPr>
        <w:t xml:space="preserve"> Discussion:</w:t>
      </w:r>
    </w:p>
    <w:p w14:paraId="17D98544" w14:textId="47466EF0" w:rsidR="008246C4" w:rsidRPr="005B25A1" w:rsidRDefault="008246C4" w:rsidP="008246C4">
      <w:pPr>
        <w:keepNext/>
        <w:keepLines/>
      </w:pPr>
      <w:r>
        <w:t xml:space="preserve">Nokia had a concern that Huawei were questioning whether this is feasible, so little progress can be made and this uses time resources. Huawei clarified that there had been discussions on whether this can be measured in the RAN and progress was not possible at an e-meeting and suggested postponing this to the next meeting. </w:t>
      </w:r>
      <w:r w:rsidR="0034356E">
        <w:t xml:space="preserve">Ericsson agreed that there is not a good description on what information will be provided by the RAN to determine how to do this. This was then </w:t>
      </w:r>
      <w:r w:rsidR="0034356E" w:rsidRPr="0034356E">
        <w:rPr>
          <w:color w:val="0000FF"/>
        </w:rPr>
        <w:t>postponed</w:t>
      </w:r>
      <w:r w:rsidR="0034356E">
        <w:t>.</w:t>
      </w:r>
    </w:p>
    <w:p w14:paraId="0EDA4CA2" w14:textId="0F29E41C" w:rsidR="008246C4" w:rsidRDefault="008246C4" w:rsidP="008246C4">
      <w:r w:rsidRPr="005B25A1">
        <w:rPr>
          <w:b/>
          <w:bCs/>
        </w:rPr>
        <w:t>Status:</w:t>
      </w:r>
      <w:r>
        <w:t xml:space="preserve"> </w:t>
      </w:r>
      <w:r w:rsidR="0034356E" w:rsidRPr="0034356E">
        <w:rPr>
          <w:color w:val="0000FF"/>
        </w:rPr>
        <w:t>Postponed</w:t>
      </w:r>
      <w:r>
        <w:t>.</w:t>
      </w:r>
    </w:p>
    <w:p w14:paraId="6F4D9BB8" w14:textId="77777777" w:rsidR="0034356E" w:rsidRPr="00EB0339" w:rsidRDefault="0034356E" w:rsidP="008246C4"/>
    <w:p w14:paraId="287CF756" w14:textId="77777777" w:rsidR="0034356E" w:rsidRDefault="0034356E" w:rsidP="0034356E">
      <w:pPr>
        <w:pStyle w:val="NormTop"/>
      </w:pPr>
      <w:r>
        <w:rPr>
          <w:color w:val="0000FF"/>
        </w:rPr>
        <w:t>S2-2400135</w:t>
      </w:r>
      <w:r w:rsidRPr="00D53282">
        <w:t xml:space="preserve"> </w:t>
      </w:r>
      <w:r>
        <w:t>(P-CR) 23.700-66: KI#2, New Sol: Energy efficiency subscriptions and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Key Issue #2: Subscription and policy control to support energy efficiency and energy saving as service criteria.</w:t>
      </w:r>
    </w:p>
    <w:p w14:paraId="5D2978FB" w14:textId="77777777" w:rsidR="0034356E" w:rsidRPr="005B25A1" w:rsidRDefault="0034356E" w:rsidP="0034356E">
      <w:pPr>
        <w:keepNext/>
        <w:keepLines/>
        <w:rPr>
          <w:b/>
          <w:bCs/>
        </w:rPr>
      </w:pPr>
      <w:r w:rsidRPr="005B25A1">
        <w:rPr>
          <w:b/>
          <w:bCs/>
        </w:rPr>
        <w:t>Convenor comment:</w:t>
      </w:r>
    </w:p>
    <w:p w14:paraId="1B130DC0" w14:textId="77777777" w:rsidR="0034356E" w:rsidRPr="005B25A1" w:rsidRDefault="0034356E" w:rsidP="0034356E">
      <w:pPr>
        <w:keepNext/>
        <w:keepLines/>
      </w:pPr>
      <w:r w:rsidRPr="005B25A1">
        <w:t xml:space="preserve">Latest proposal acceptable? (Clearly describe the difference </w:t>
      </w:r>
      <w:proofErr w:type="spellStart"/>
      <w:r w:rsidRPr="005B25A1">
        <w:t>wrt</w:t>
      </w:r>
      <w:proofErr w:type="spellEnd"/>
      <w:r w:rsidRPr="005B25A1">
        <w:t xml:space="preserve"> r04!).</w:t>
      </w:r>
    </w:p>
    <w:p w14:paraId="45034D0D" w14:textId="77777777" w:rsidR="0034356E" w:rsidRPr="005B25A1" w:rsidRDefault="0034356E" w:rsidP="0034356E">
      <w:pPr>
        <w:pStyle w:val="FP"/>
        <w:keepNext/>
        <w:rPr>
          <w:b/>
          <w:bCs/>
          <w:i/>
          <w:iCs/>
          <w:sz w:val="18"/>
          <w:szCs w:val="18"/>
        </w:rPr>
      </w:pPr>
      <w:r w:rsidRPr="005B25A1">
        <w:rPr>
          <w:b/>
          <w:bCs/>
          <w:i/>
          <w:iCs/>
          <w:sz w:val="18"/>
          <w:szCs w:val="18"/>
        </w:rPr>
        <w:t>e-mail discussion:</w:t>
      </w:r>
    </w:p>
    <w:p w14:paraId="2AAFBE72" w14:textId="77777777" w:rsidR="0034356E" w:rsidRDefault="0034356E" w:rsidP="0034356E">
      <w:pPr>
        <w:pStyle w:val="FP"/>
        <w:keepNext/>
        <w:rPr>
          <w:i/>
          <w:iCs/>
          <w:sz w:val="18"/>
          <w:szCs w:val="18"/>
        </w:rPr>
      </w:pPr>
      <w:r w:rsidRPr="005B25A1">
        <w:rPr>
          <w:i/>
          <w:iCs/>
          <w:sz w:val="18"/>
          <w:szCs w:val="18"/>
        </w:rPr>
        <w:t xml:space="preserve">Marco(Huawei) comments on EC measurements and </w:t>
      </w:r>
      <w:proofErr w:type="spellStart"/>
      <w:r w:rsidRPr="005B25A1">
        <w:rPr>
          <w:i/>
          <w:iCs/>
          <w:sz w:val="18"/>
          <w:szCs w:val="18"/>
        </w:rPr>
        <w:t>EnergystateMode</w:t>
      </w:r>
      <w:proofErr w:type="spellEnd"/>
      <w:r w:rsidRPr="005B25A1">
        <w:rPr>
          <w:i/>
          <w:iCs/>
          <w:sz w:val="18"/>
          <w:szCs w:val="18"/>
        </w:rPr>
        <w:t>.</w:t>
      </w:r>
    </w:p>
    <w:p w14:paraId="3329E345" w14:textId="77777777" w:rsidR="0034356E" w:rsidRDefault="0034356E" w:rsidP="0034356E">
      <w:pPr>
        <w:pStyle w:val="FP"/>
        <w:keepNext/>
        <w:rPr>
          <w:i/>
          <w:iCs/>
          <w:sz w:val="18"/>
          <w:szCs w:val="18"/>
        </w:rPr>
      </w:pPr>
      <w:r w:rsidRPr="005B25A1">
        <w:rPr>
          <w:i/>
          <w:iCs/>
          <w:sz w:val="18"/>
          <w:szCs w:val="18"/>
        </w:rPr>
        <w:t>Tingyu (Samsung) provides comments.</w:t>
      </w:r>
    </w:p>
    <w:p w14:paraId="6900AF52" w14:textId="77777777" w:rsidR="0034356E" w:rsidRDefault="0034356E" w:rsidP="0034356E">
      <w:pPr>
        <w:pStyle w:val="FP"/>
        <w:keepNext/>
        <w:rPr>
          <w:i/>
          <w:iCs/>
          <w:sz w:val="18"/>
          <w:szCs w:val="18"/>
        </w:rPr>
      </w:pPr>
      <w:r w:rsidRPr="005B25A1">
        <w:rPr>
          <w:i/>
          <w:iCs/>
          <w:sz w:val="18"/>
          <w:szCs w:val="18"/>
        </w:rPr>
        <w:t>Xiaowen Sun (vivo) provides comments.</w:t>
      </w:r>
    </w:p>
    <w:p w14:paraId="5A52D426" w14:textId="77777777" w:rsidR="0034356E" w:rsidRDefault="0034356E" w:rsidP="0034356E">
      <w:pPr>
        <w:pStyle w:val="FP"/>
        <w:keepNext/>
        <w:rPr>
          <w:i/>
          <w:iCs/>
          <w:sz w:val="18"/>
          <w:szCs w:val="18"/>
        </w:rPr>
      </w:pPr>
      <w:r w:rsidRPr="005B25A1">
        <w:rPr>
          <w:i/>
          <w:iCs/>
          <w:sz w:val="18"/>
          <w:szCs w:val="18"/>
        </w:rPr>
        <w:t>====  Revisions Deadline ====.</w:t>
      </w:r>
    </w:p>
    <w:p w14:paraId="36A19D35" w14:textId="77777777" w:rsidR="0034356E" w:rsidRDefault="0034356E" w:rsidP="0034356E">
      <w:pPr>
        <w:pStyle w:val="FP"/>
        <w:keepNext/>
        <w:rPr>
          <w:i/>
          <w:iCs/>
          <w:sz w:val="18"/>
          <w:szCs w:val="18"/>
        </w:rPr>
      </w:pPr>
      <w:r w:rsidRPr="005B25A1">
        <w:rPr>
          <w:i/>
          <w:iCs/>
          <w:sz w:val="18"/>
          <w:szCs w:val="18"/>
        </w:rPr>
        <w:t>==== Final Comments Deadline ====.</w:t>
      </w:r>
    </w:p>
    <w:p w14:paraId="7118C734" w14:textId="77777777" w:rsidR="0034356E" w:rsidRPr="005B25A1" w:rsidRDefault="0034356E" w:rsidP="0034356E">
      <w:pPr>
        <w:pStyle w:val="FP"/>
        <w:keepNext/>
        <w:rPr>
          <w:i/>
          <w:iCs/>
          <w:sz w:val="18"/>
          <w:szCs w:val="18"/>
        </w:rPr>
      </w:pPr>
    </w:p>
    <w:p w14:paraId="5E9F04A2" w14:textId="77777777" w:rsidR="0034356E" w:rsidRPr="005B25A1" w:rsidRDefault="0034356E" w:rsidP="0034356E">
      <w:pPr>
        <w:keepNext/>
        <w:keepLines/>
        <w:rPr>
          <w:b/>
          <w:bCs/>
        </w:rPr>
      </w:pPr>
      <w:r>
        <w:rPr>
          <w:b/>
          <w:bCs/>
        </w:rPr>
        <w:t>CC#4</w:t>
      </w:r>
      <w:r w:rsidRPr="005B25A1">
        <w:rPr>
          <w:b/>
          <w:bCs/>
        </w:rPr>
        <w:t xml:space="preserve"> Discussion:</w:t>
      </w:r>
    </w:p>
    <w:p w14:paraId="1581A6AD" w14:textId="677A1B06" w:rsidR="0034356E" w:rsidRPr="005B25A1" w:rsidRDefault="0034356E" w:rsidP="0034356E">
      <w:pPr>
        <w:keepNext/>
        <w:keepLines/>
      </w:pPr>
      <w:r>
        <w:t>r04 + changes was proposed, as indicated in r07</w:t>
      </w:r>
      <w:r w:rsidRPr="005B25A1">
        <w:t>.</w:t>
      </w:r>
      <w:r>
        <w:t xml:space="preserve"> This was agreed and revised in </w:t>
      </w:r>
      <w:r w:rsidRPr="00CE3EC0">
        <w:rPr>
          <w:color w:val="0000FF"/>
        </w:rPr>
        <w:t>S2-2</w:t>
      </w:r>
      <w:r>
        <w:rPr>
          <w:color w:val="0000FF"/>
        </w:rPr>
        <w:t>401839</w:t>
      </w:r>
      <w:r>
        <w:t xml:space="preserve">, which was </w:t>
      </w:r>
      <w:r w:rsidRPr="00C3284B">
        <w:rPr>
          <w:color w:val="FF0000"/>
          <w:lang w:eastAsia="en-US"/>
        </w:rPr>
        <w:t>approved</w:t>
      </w:r>
      <w:r>
        <w:t>.</w:t>
      </w:r>
    </w:p>
    <w:p w14:paraId="29E3FCF0" w14:textId="74464245" w:rsidR="0034356E" w:rsidRDefault="0034356E" w:rsidP="0034356E">
      <w:r w:rsidRPr="005B25A1">
        <w:rPr>
          <w:b/>
          <w:bCs/>
        </w:rPr>
        <w:t>Status:</w:t>
      </w:r>
      <w:r>
        <w:t xml:space="preserve"> </w:t>
      </w:r>
      <w:r w:rsidRPr="00C3284B">
        <w:rPr>
          <w:color w:val="FF0000"/>
          <w:lang w:eastAsia="en-US"/>
        </w:rPr>
        <w:t>Approved</w:t>
      </w:r>
      <w:r>
        <w:t>.</w:t>
      </w:r>
    </w:p>
    <w:p w14:paraId="3DB0AED5" w14:textId="77777777" w:rsidR="0034356E" w:rsidRPr="00EB0339" w:rsidRDefault="0034356E" w:rsidP="0034356E"/>
    <w:p w14:paraId="73D61857" w14:textId="77777777" w:rsidR="0034356E" w:rsidRDefault="0034356E" w:rsidP="0034356E">
      <w:pPr>
        <w:pStyle w:val="NormTop"/>
      </w:pPr>
      <w:r>
        <w:rPr>
          <w:color w:val="0000FF"/>
        </w:rPr>
        <w:t>S2-2401709</w:t>
      </w:r>
      <w:r w:rsidRPr="00D53282">
        <w:t xml:space="preserve"> </w:t>
      </w:r>
      <w:r>
        <w:t>(P-CR) 23.700-06: New KI: Support of location services. (Source: Sony, Nokia, Nokia shanghai Bell)</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proposed a new Key Issue on how to support location services when a Mobile </w:t>
      </w:r>
      <w:proofErr w:type="spellStart"/>
      <w:r>
        <w:t>gNB</w:t>
      </w:r>
      <w:proofErr w:type="spellEnd"/>
      <w:r>
        <w:t xml:space="preserve"> with Wireless access backhaul is involved.</w:t>
      </w:r>
    </w:p>
    <w:p w14:paraId="7770BC8F" w14:textId="77777777" w:rsidR="0034356E" w:rsidRPr="005B25A1" w:rsidRDefault="0034356E" w:rsidP="0034356E">
      <w:pPr>
        <w:keepNext/>
        <w:keepLines/>
        <w:rPr>
          <w:b/>
          <w:bCs/>
        </w:rPr>
      </w:pPr>
      <w:r w:rsidRPr="005B25A1">
        <w:rPr>
          <w:b/>
          <w:bCs/>
        </w:rPr>
        <w:t>Convenor comment:</w:t>
      </w:r>
    </w:p>
    <w:p w14:paraId="3AFEBD00" w14:textId="77777777" w:rsidR="0034356E" w:rsidRPr="005B25A1" w:rsidRDefault="0034356E" w:rsidP="0034356E">
      <w:pPr>
        <w:keepNext/>
        <w:keepLines/>
      </w:pPr>
      <w:r w:rsidRPr="005B25A1">
        <w:t>To minute aspect of location of cell ID of MWAB.</w:t>
      </w:r>
    </w:p>
    <w:p w14:paraId="59A57700" w14:textId="77777777" w:rsidR="0034356E" w:rsidRPr="00B81031" w:rsidRDefault="0034356E" w:rsidP="0034356E">
      <w:pPr>
        <w:keepNext/>
        <w:keepLines/>
        <w:rPr>
          <w:i/>
        </w:rPr>
      </w:pPr>
      <w:r w:rsidRPr="00B81031">
        <w:rPr>
          <w:b/>
          <w:bCs/>
          <w:i/>
        </w:rPr>
        <w:t>Comment:</w:t>
      </w:r>
      <w:r>
        <w:rPr>
          <w:i/>
        </w:rPr>
        <w:t xml:space="preserve"> Revision of S2-2400849r03.</w:t>
      </w:r>
    </w:p>
    <w:p w14:paraId="3BD31836" w14:textId="77777777" w:rsidR="0034356E" w:rsidRPr="005B25A1" w:rsidRDefault="0034356E" w:rsidP="0034356E">
      <w:pPr>
        <w:keepNext/>
        <w:keepLines/>
        <w:rPr>
          <w:b/>
          <w:bCs/>
        </w:rPr>
      </w:pPr>
      <w:r>
        <w:rPr>
          <w:b/>
          <w:bCs/>
        </w:rPr>
        <w:t>CC#4</w:t>
      </w:r>
      <w:r w:rsidRPr="005B25A1">
        <w:rPr>
          <w:b/>
          <w:bCs/>
        </w:rPr>
        <w:t xml:space="preserve"> Discussion:</w:t>
      </w:r>
    </w:p>
    <w:p w14:paraId="4116BDE3" w14:textId="2EC885BE" w:rsidR="0034356E" w:rsidRPr="0034356E" w:rsidRDefault="0034356E" w:rsidP="0034356E">
      <w:pPr>
        <w:keepNext/>
        <w:keepLines/>
      </w:pPr>
      <w:r w:rsidRPr="0034356E">
        <w:rPr>
          <w:b/>
          <w:bCs/>
          <w:color w:val="0000FF"/>
        </w:rPr>
        <w:t>It is expected that location of cell ID of MWAB needs to be discussed in the study</w:t>
      </w:r>
      <w:r w:rsidRPr="0034356E">
        <w:t xml:space="preserve">. </w:t>
      </w:r>
      <w:r>
        <w:rPr>
          <w:color w:val="0000FF"/>
        </w:rPr>
        <w:t>S2-2401709</w:t>
      </w:r>
      <w:r>
        <w:t xml:space="preserve"> was then confirmed as </w:t>
      </w:r>
      <w:r w:rsidRPr="00C3284B">
        <w:rPr>
          <w:color w:val="FF0000"/>
          <w:lang w:eastAsia="en-US"/>
        </w:rPr>
        <w:t>approved</w:t>
      </w:r>
      <w:r>
        <w:t>.</w:t>
      </w:r>
    </w:p>
    <w:p w14:paraId="46BC41C3" w14:textId="1D88341A" w:rsidR="0034356E" w:rsidRDefault="0034356E" w:rsidP="0034356E">
      <w:r w:rsidRPr="005B25A1">
        <w:rPr>
          <w:b/>
          <w:bCs/>
        </w:rPr>
        <w:t>Status:</w:t>
      </w:r>
      <w:r>
        <w:t xml:space="preserve"> </w:t>
      </w:r>
      <w:r w:rsidRPr="00C3284B">
        <w:rPr>
          <w:color w:val="FF0000"/>
          <w:lang w:eastAsia="en-US"/>
        </w:rPr>
        <w:t>Approved</w:t>
      </w:r>
      <w:r>
        <w:t>.</w:t>
      </w:r>
    </w:p>
    <w:p w14:paraId="35902644" w14:textId="77777777" w:rsidR="0034356E" w:rsidRPr="00EB0339" w:rsidRDefault="0034356E" w:rsidP="0034356E"/>
    <w:p w14:paraId="4B5A560B" w14:textId="77777777" w:rsidR="0034356E" w:rsidRDefault="0034356E" w:rsidP="0034356E">
      <w:pPr>
        <w:pStyle w:val="NormTop"/>
      </w:pPr>
      <w:r>
        <w:rPr>
          <w:color w:val="0000FF"/>
        </w:rPr>
        <w:t>S2-2401718</w:t>
      </w:r>
      <w:r w:rsidRPr="00D53282">
        <w:t xml:space="preserve"> </w:t>
      </w:r>
      <w:r>
        <w:t>(P-CR) 23.700-45: New KI #x Support of UE move between CAG cell and CSG cell.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for the study of FS_5G_Femto.</w:t>
      </w:r>
    </w:p>
    <w:p w14:paraId="63A3AFE6" w14:textId="77777777" w:rsidR="0034356E" w:rsidRPr="005B25A1" w:rsidRDefault="0034356E" w:rsidP="0034356E">
      <w:pPr>
        <w:keepNext/>
        <w:keepLines/>
        <w:rPr>
          <w:b/>
          <w:bCs/>
        </w:rPr>
      </w:pPr>
      <w:r w:rsidRPr="005B25A1">
        <w:rPr>
          <w:b/>
          <w:bCs/>
        </w:rPr>
        <w:t>Convenor comment:</w:t>
      </w:r>
    </w:p>
    <w:p w14:paraId="199FE479" w14:textId="77777777" w:rsidR="0034356E" w:rsidRPr="005B25A1" w:rsidRDefault="0034356E" w:rsidP="0034356E">
      <w:pPr>
        <w:keepNext/>
        <w:keepLines/>
      </w:pPr>
      <w:r w:rsidRPr="005B25A1">
        <w:t>To confirm.</w:t>
      </w:r>
    </w:p>
    <w:p w14:paraId="260CA83C" w14:textId="77777777" w:rsidR="0034356E" w:rsidRPr="00B81031" w:rsidRDefault="0034356E" w:rsidP="0034356E">
      <w:pPr>
        <w:keepNext/>
        <w:keepLines/>
        <w:rPr>
          <w:i/>
        </w:rPr>
      </w:pPr>
      <w:r w:rsidRPr="00B81031">
        <w:rPr>
          <w:b/>
          <w:bCs/>
          <w:i/>
        </w:rPr>
        <w:t>Comment:</w:t>
      </w:r>
      <w:r>
        <w:rPr>
          <w:i/>
        </w:rPr>
        <w:t xml:space="preserve"> Revision of S2-2400218r04 + changes, merging S2-2400300, S2-2400715, S2-2400943 and S2-2401229.</w:t>
      </w:r>
    </w:p>
    <w:p w14:paraId="4E9EDB11" w14:textId="77777777" w:rsidR="0034356E" w:rsidRPr="005B25A1" w:rsidRDefault="0034356E" w:rsidP="0034356E">
      <w:pPr>
        <w:keepNext/>
        <w:keepLines/>
        <w:rPr>
          <w:b/>
          <w:bCs/>
        </w:rPr>
      </w:pPr>
      <w:r>
        <w:rPr>
          <w:b/>
          <w:bCs/>
        </w:rPr>
        <w:t>CC#4</w:t>
      </w:r>
      <w:r w:rsidRPr="005B25A1">
        <w:rPr>
          <w:b/>
          <w:bCs/>
        </w:rPr>
        <w:t xml:space="preserve"> Discussion:</w:t>
      </w:r>
    </w:p>
    <w:p w14:paraId="3F46E9C7" w14:textId="39FC836C" w:rsidR="0034356E" w:rsidRPr="005B25A1" w:rsidRDefault="0034356E" w:rsidP="0034356E">
      <w:pPr>
        <w:keepNext/>
        <w:keepLines/>
      </w:pPr>
      <w:r>
        <w:t xml:space="preserve">Ericsson proposed r04 plus an EN 'Editor's note: It is FFS if idle mode mobility scenario needs to be considered'. </w:t>
      </w:r>
      <w:r w:rsidR="00175EE2">
        <w:t xml:space="preserve">This was agreed and </w:t>
      </w:r>
      <w:r w:rsidR="00175EE2">
        <w:rPr>
          <w:color w:val="0000FF"/>
        </w:rPr>
        <w:t>S2-2401718</w:t>
      </w:r>
      <w:r w:rsidR="00175EE2">
        <w:t xml:space="preserve"> was </w:t>
      </w:r>
      <w:r w:rsidR="00175EE2" w:rsidRPr="00C3284B">
        <w:rPr>
          <w:color w:val="FF0000"/>
          <w:lang w:eastAsia="en-US"/>
        </w:rPr>
        <w:t>approved</w:t>
      </w:r>
      <w:r w:rsidRPr="005B25A1">
        <w:t>.</w:t>
      </w:r>
    </w:p>
    <w:p w14:paraId="1EC78CF6" w14:textId="77777777" w:rsidR="00175EE2" w:rsidRDefault="00175EE2" w:rsidP="00175EE2">
      <w:r w:rsidRPr="005B25A1">
        <w:rPr>
          <w:b/>
          <w:bCs/>
        </w:rPr>
        <w:t>Status:</w:t>
      </w:r>
      <w:r>
        <w:t xml:space="preserve"> </w:t>
      </w:r>
      <w:r w:rsidRPr="00C3284B">
        <w:rPr>
          <w:color w:val="FF0000"/>
          <w:lang w:eastAsia="en-US"/>
        </w:rPr>
        <w:t>Approved</w:t>
      </w:r>
      <w:r>
        <w:t>.</w:t>
      </w:r>
    </w:p>
    <w:p w14:paraId="12002ED5" w14:textId="77777777" w:rsidR="00175EE2" w:rsidRDefault="00175EE2" w:rsidP="00175EE2"/>
    <w:p w14:paraId="36F82FA1" w14:textId="77777777" w:rsidR="00175EE2" w:rsidRDefault="00175EE2" w:rsidP="00175EE2">
      <w:pPr>
        <w:pStyle w:val="NormTop"/>
      </w:pPr>
      <w:r>
        <w:rPr>
          <w:color w:val="0000FF"/>
        </w:rPr>
        <w:t>S2-2401824</w:t>
      </w:r>
      <w:r w:rsidRPr="00D53282">
        <w:t xml:space="preserve"> </w:t>
      </w:r>
      <w:r>
        <w:t xml:space="preserve">(P-CR) 23.700-13: New Key Issue: Key issue proposal for WT#3. (Source: Huawei, </w:t>
      </w:r>
      <w:proofErr w:type="spellStart"/>
      <w:r>
        <w:t>HiSilicon</w:t>
      </w:r>
      <w:proofErr w:type="spellEnd"/>
      <w:r>
        <w:t>, OPPO)</w:t>
      </w:r>
      <w:r>
        <w:br/>
      </w:r>
      <w:r w:rsidRPr="00D53282">
        <w:rPr>
          <w:b/>
        </w:rPr>
        <w:t>Document for:</w:t>
      </w:r>
      <w:r w:rsidRPr="00D53282">
        <w:t xml:space="preserve"> </w:t>
      </w:r>
      <w:r>
        <w:t>Approval</w:t>
      </w:r>
      <w:r>
        <w:br/>
      </w:r>
      <w:r w:rsidRPr="00D53282">
        <w:rPr>
          <w:b/>
        </w:rPr>
        <w:t>Abstract:</w:t>
      </w:r>
      <w:r w:rsidRPr="00D53282">
        <w:t xml:space="preserve"> </w:t>
      </w:r>
      <w:r>
        <w:br/>
        <w:t>This is the key issue proposal related to WT#3 in the R19 Ambient IoT SID SP-231803.</w:t>
      </w:r>
    </w:p>
    <w:p w14:paraId="6A47FC3E" w14:textId="77777777" w:rsidR="00175EE2" w:rsidRPr="005B25A1" w:rsidRDefault="00175EE2" w:rsidP="00175EE2">
      <w:pPr>
        <w:keepNext/>
        <w:keepLines/>
        <w:rPr>
          <w:b/>
          <w:bCs/>
        </w:rPr>
      </w:pPr>
      <w:r w:rsidRPr="005B25A1">
        <w:rPr>
          <w:b/>
          <w:bCs/>
        </w:rPr>
        <w:t>Convenor comment:</w:t>
      </w:r>
    </w:p>
    <w:p w14:paraId="66A4BEAC" w14:textId="77777777" w:rsidR="00175EE2" w:rsidRPr="005B25A1" w:rsidRDefault="00175EE2" w:rsidP="00175EE2">
      <w:pPr>
        <w:keepNext/>
        <w:keepLines/>
      </w:pPr>
      <w:r w:rsidRPr="005B25A1">
        <w:t xml:space="preserve">Check removing the 'for </w:t>
      </w:r>
      <w:proofErr w:type="spellStart"/>
      <w:r w:rsidRPr="005B25A1">
        <w:t>AIoT</w:t>
      </w:r>
      <w:proofErr w:type="spellEnd"/>
      <w:r w:rsidRPr="005B25A1">
        <w:t xml:space="preserve"> Device operation'.</w:t>
      </w:r>
    </w:p>
    <w:p w14:paraId="5933B8C1" w14:textId="77777777" w:rsidR="00175EE2" w:rsidRPr="00B81031" w:rsidRDefault="00175EE2" w:rsidP="00175EE2">
      <w:pPr>
        <w:keepNext/>
        <w:keepLines/>
        <w:rPr>
          <w:i/>
        </w:rPr>
      </w:pPr>
      <w:r w:rsidRPr="00B81031">
        <w:rPr>
          <w:b/>
          <w:bCs/>
          <w:i/>
        </w:rPr>
        <w:t>Comment:</w:t>
      </w:r>
      <w:r>
        <w:rPr>
          <w:i/>
        </w:rPr>
        <w:t xml:space="preserve"> Revision of S2-2401060r07 + changes.</w:t>
      </w:r>
    </w:p>
    <w:p w14:paraId="3043B003" w14:textId="77777777" w:rsidR="00175EE2" w:rsidRPr="005B25A1" w:rsidRDefault="00175EE2" w:rsidP="00175EE2">
      <w:pPr>
        <w:keepNext/>
        <w:keepLines/>
        <w:rPr>
          <w:b/>
          <w:bCs/>
        </w:rPr>
      </w:pPr>
      <w:r>
        <w:rPr>
          <w:b/>
          <w:bCs/>
        </w:rPr>
        <w:t>CC#4</w:t>
      </w:r>
      <w:r w:rsidRPr="005B25A1">
        <w:rPr>
          <w:b/>
          <w:bCs/>
        </w:rPr>
        <w:t xml:space="preserve"> Discussion:</w:t>
      </w:r>
    </w:p>
    <w:p w14:paraId="470B127F" w14:textId="77FA25F9" w:rsidR="00175EE2" w:rsidRPr="005B25A1" w:rsidRDefault="00175EE2" w:rsidP="00175EE2">
      <w:pPr>
        <w:keepNext/>
        <w:keepLines/>
      </w:pPr>
      <w:r>
        <w:t xml:space="preserve">r07 with added source companies and removing 'For </w:t>
      </w:r>
      <w:proofErr w:type="spellStart"/>
      <w:r>
        <w:t>AIoT</w:t>
      </w:r>
      <w:proofErr w:type="spellEnd"/>
      <w:r>
        <w:t xml:space="preserve"> Device operation' was agreed and </w:t>
      </w:r>
      <w:r>
        <w:rPr>
          <w:color w:val="0000FF"/>
        </w:rPr>
        <w:t>S2-2401824</w:t>
      </w:r>
      <w:r>
        <w:t xml:space="preserve"> was </w:t>
      </w:r>
      <w:r w:rsidRPr="00C3284B">
        <w:rPr>
          <w:color w:val="FF0000"/>
          <w:lang w:eastAsia="en-US"/>
        </w:rPr>
        <w:t>approved</w:t>
      </w:r>
      <w:r w:rsidRPr="005B25A1">
        <w:t>.</w:t>
      </w:r>
    </w:p>
    <w:p w14:paraId="0ED176C5" w14:textId="77777777" w:rsidR="00175EE2" w:rsidRDefault="00175EE2" w:rsidP="00175EE2">
      <w:r w:rsidRPr="005B25A1">
        <w:rPr>
          <w:b/>
          <w:bCs/>
        </w:rPr>
        <w:t>Status:</w:t>
      </w:r>
      <w:r>
        <w:t xml:space="preserve"> </w:t>
      </w:r>
      <w:r w:rsidRPr="00C3284B">
        <w:rPr>
          <w:color w:val="FF0000"/>
          <w:lang w:eastAsia="en-US"/>
        </w:rPr>
        <w:t>Approved</w:t>
      </w:r>
      <w:r>
        <w:t>.</w:t>
      </w:r>
    </w:p>
    <w:p w14:paraId="649330B9" w14:textId="77777777" w:rsidR="00ED2CE6" w:rsidRDefault="00ED2CE6" w:rsidP="00ED2CE6">
      <w:pPr>
        <w:rPr>
          <w:lang w:eastAsia="en-US"/>
        </w:rPr>
      </w:pPr>
    </w:p>
    <w:p w14:paraId="7C94FF62" w14:textId="77777777" w:rsidR="00175EE2" w:rsidRDefault="00175EE2" w:rsidP="00175EE2">
      <w:pPr>
        <w:pStyle w:val="NormTop"/>
      </w:pPr>
      <w:r>
        <w:rPr>
          <w:color w:val="0000FF"/>
        </w:rPr>
        <w:lastRenderedPageBreak/>
        <w:t>S2-2401213</w:t>
      </w:r>
      <w:r w:rsidRPr="00D53282">
        <w:t xml:space="preserve"> </w:t>
      </w:r>
      <w:r>
        <w:t>(P-CR) 23.700-13: Terms for Ambient IoT Services. (Source: Vivo)</w:t>
      </w:r>
      <w:r>
        <w:br/>
      </w:r>
      <w:r w:rsidRPr="00D53282">
        <w:rPr>
          <w:b/>
        </w:rPr>
        <w:t>Document for:</w:t>
      </w:r>
      <w:r w:rsidRPr="00D53282">
        <w:t xml:space="preserve"> </w:t>
      </w:r>
      <w:r>
        <w:t>Approval</w:t>
      </w:r>
      <w:r>
        <w:br/>
      </w:r>
      <w:r w:rsidRPr="00D53282">
        <w:rPr>
          <w:b/>
        </w:rPr>
        <w:t>Abstract:</w:t>
      </w:r>
      <w:r w:rsidRPr="00D53282">
        <w:t xml:space="preserve"> </w:t>
      </w:r>
      <w:r>
        <w:br/>
        <w:t>It proposes to add terms of Ambient IoT Services.</w:t>
      </w:r>
    </w:p>
    <w:p w14:paraId="7B164F81" w14:textId="77777777" w:rsidR="00175EE2" w:rsidRPr="005B25A1" w:rsidRDefault="00175EE2" w:rsidP="00175EE2">
      <w:pPr>
        <w:pStyle w:val="FP"/>
        <w:keepNext/>
        <w:rPr>
          <w:b/>
          <w:bCs/>
          <w:i/>
          <w:iCs/>
          <w:sz w:val="18"/>
          <w:szCs w:val="18"/>
        </w:rPr>
      </w:pPr>
      <w:r w:rsidRPr="005B25A1">
        <w:rPr>
          <w:b/>
          <w:bCs/>
          <w:i/>
          <w:iCs/>
          <w:sz w:val="18"/>
          <w:szCs w:val="18"/>
        </w:rPr>
        <w:t>e-mail discussion:</w:t>
      </w:r>
    </w:p>
    <w:p w14:paraId="21F50046" w14:textId="77777777" w:rsidR="00175EE2" w:rsidRDefault="00175EE2" w:rsidP="00175EE2">
      <w:pPr>
        <w:pStyle w:val="FP"/>
        <w:keepNext/>
        <w:rPr>
          <w:i/>
          <w:iCs/>
          <w:sz w:val="18"/>
          <w:szCs w:val="18"/>
        </w:rPr>
      </w:pPr>
      <w:r w:rsidRPr="005B25A1">
        <w:rPr>
          <w:i/>
          <w:iCs/>
          <w:sz w:val="18"/>
          <w:szCs w:val="18"/>
        </w:rPr>
        <w:t>Runze(Huawei) replies to Robbie (Ericsson).</w:t>
      </w:r>
    </w:p>
    <w:p w14:paraId="4F18535F" w14:textId="77777777" w:rsidR="00175EE2" w:rsidRDefault="00175EE2" w:rsidP="00175EE2">
      <w:pPr>
        <w:pStyle w:val="FP"/>
        <w:keepNext/>
        <w:rPr>
          <w:i/>
          <w:iCs/>
          <w:sz w:val="18"/>
          <w:szCs w:val="18"/>
        </w:rPr>
      </w:pPr>
      <w:r w:rsidRPr="005B25A1">
        <w:rPr>
          <w:i/>
          <w:iCs/>
          <w:sz w:val="18"/>
          <w:szCs w:val="18"/>
        </w:rPr>
        <w:t>Robbie (Ericsson) asks questions.</w:t>
      </w:r>
    </w:p>
    <w:p w14:paraId="73434A76" w14:textId="77777777" w:rsidR="00175EE2" w:rsidRDefault="00175EE2" w:rsidP="00175EE2">
      <w:pPr>
        <w:pStyle w:val="FP"/>
        <w:keepNext/>
        <w:rPr>
          <w:i/>
          <w:iCs/>
          <w:sz w:val="18"/>
          <w:szCs w:val="18"/>
        </w:rPr>
      </w:pPr>
      <w:r w:rsidRPr="005B25A1">
        <w:rPr>
          <w:i/>
          <w:iCs/>
          <w:sz w:val="18"/>
          <w:szCs w:val="18"/>
        </w:rPr>
        <w:t>Robbie (Ericsson) replies to Runze(Huawei).</w:t>
      </w:r>
    </w:p>
    <w:p w14:paraId="778C80BB" w14:textId="77777777" w:rsidR="00175EE2" w:rsidRDefault="00175EE2" w:rsidP="00175EE2">
      <w:pPr>
        <w:pStyle w:val="FP"/>
        <w:keepNext/>
        <w:rPr>
          <w:i/>
          <w:iCs/>
          <w:sz w:val="18"/>
          <w:szCs w:val="18"/>
        </w:rPr>
      </w:pPr>
      <w:r w:rsidRPr="005B25A1">
        <w:rPr>
          <w:i/>
          <w:iCs/>
          <w:sz w:val="18"/>
          <w:szCs w:val="18"/>
        </w:rPr>
        <w:t xml:space="preserve">Deng Qiang (CATT) comments </w:t>
      </w:r>
      <w:proofErr w:type="spellStart"/>
      <w:r w:rsidRPr="005B25A1">
        <w:rPr>
          <w:i/>
          <w:iCs/>
          <w:sz w:val="18"/>
          <w:szCs w:val="18"/>
        </w:rPr>
        <w:t>AIoT</w:t>
      </w:r>
      <w:proofErr w:type="spellEnd"/>
      <w:r w:rsidRPr="005B25A1">
        <w:rPr>
          <w:i/>
          <w:iCs/>
          <w:sz w:val="18"/>
          <w:szCs w:val="18"/>
        </w:rPr>
        <w:t xml:space="preserve"> Service as part of KI in 1060.</w:t>
      </w:r>
    </w:p>
    <w:p w14:paraId="64338D7A" w14:textId="77777777" w:rsidR="00175EE2" w:rsidRDefault="00175EE2" w:rsidP="00175EE2">
      <w:pPr>
        <w:pStyle w:val="FP"/>
        <w:keepNext/>
        <w:rPr>
          <w:i/>
          <w:iCs/>
          <w:sz w:val="18"/>
          <w:szCs w:val="18"/>
        </w:rPr>
      </w:pPr>
      <w:r w:rsidRPr="005B25A1">
        <w:rPr>
          <w:i/>
          <w:iCs/>
          <w:sz w:val="18"/>
          <w:szCs w:val="18"/>
        </w:rPr>
        <w:t>Hao (ZTE) comments.</w:t>
      </w:r>
    </w:p>
    <w:p w14:paraId="28C771CA" w14:textId="77777777" w:rsidR="00175EE2" w:rsidRDefault="00175EE2" w:rsidP="00175EE2">
      <w:pPr>
        <w:pStyle w:val="FP"/>
        <w:keepNext/>
        <w:rPr>
          <w:i/>
          <w:iCs/>
          <w:sz w:val="18"/>
          <w:szCs w:val="18"/>
        </w:rPr>
      </w:pPr>
      <w:r w:rsidRPr="005B25A1">
        <w:rPr>
          <w:i/>
          <w:iCs/>
          <w:sz w:val="18"/>
          <w:szCs w:val="18"/>
        </w:rPr>
        <w:t>Robbie (Ericsson) agrees with Deng Qiang (CATT).</w:t>
      </w:r>
    </w:p>
    <w:p w14:paraId="06651E84" w14:textId="77777777" w:rsidR="00175EE2" w:rsidRDefault="00175EE2" w:rsidP="00175EE2">
      <w:pPr>
        <w:pStyle w:val="FP"/>
        <w:keepNext/>
        <w:rPr>
          <w:i/>
          <w:iCs/>
          <w:sz w:val="18"/>
          <w:szCs w:val="18"/>
        </w:rPr>
      </w:pPr>
      <w:r w:rsidRPr="005B25A1">
        <w:rPr>
          <w:i/>
          <w:iCs/>
          <w:sz w:val="18"/>
          <w:szCs w:val="18"/>
        </w:rPr>
        <w:t>Xiaowan Ke(vivo) replies and provides r01.</w:t>
      </w:r>
    </w:p>
    <w:p w14:paraId="7050500B" w14:textId="77777777" w:rsidR="00175EE2" w:rsidRDefault="00175EE2" w:rsidP="00175EE2">
      <w:pPr>
        <w:pStyle w:val="FP"/>
        <w:keepNext/>
        <w:rPr>
          <w:i/>
          <w:iCs/>
          <w:sz w:val="18"/>
          <w:szCs w:val="18"/>
        </w:rPr>
      </w:pPr>
      <w:r w:rsidRPr="005B25A1">
        <w:rPr>
          <w:i/>
          <w:iCs/>
          <w:sz w:val="18"/>
          <w:szCs w:val="18"/>
        </w:rPr>
        <w:t>Dongjoo (Nokia) provides comments.</w:t>
      </w:r>
    </w:p>
    <w:p w14:paraId="541BA8A3" w14:textId="77777777" w:rsidR="00175EE2" w:rsidRDefault="00175EE2" w:rsidP="00175EE2">
      <w:pPr>
        <w:pStyle w:val="FP"/>
        <w:keepNext/>
        <w:rPr>
          <w:i/>
          <w:iCs/>
          <w:sz w:val="18"/>
          <w:szCs w:val="18"/>
        </w:rPr>
      </w:pPr>
      <w:r w:rsidRPr="005B25A1">
        <w:rPr>
          <w:i/>
          <w:iCs/>
          <w:sz w:val="18"/>
          <w:szCs w:val="18"/>
        </w:rPr>
        <w:t>Chunhui (NEC) comments.</w:t>
      </w:r>
    </w:p>
    <w:p w14:paraId="44214BC2" w14:textId="77777777" w:rsidR="00175EE2" w:rsidRDefault="00175EE2" w:rsidP="00175EE2">
      <w:pPr>
        <w:pStyle w:val="FP"/>
        <w:keepNext/>
        <w:rPr>
          <w:i/>
          <w:iCs/>
          <w:sz w:val="18"/>
          <w:szCs w:val="18"/>
        </w:rPr>
      </w:pPr>
      <w:r w:rsidRPr="005B25A1">
        <w:rPr>
          <w:i/>
          <w:iCs/>
          <w:sz w:val="18"/>
          <w:szCs w:val="18"/>
        </w:rPr>
        <w:t>Fei (OPPO) comments.</w:t>
      </w:r>
    </w:p>
    <w:p w14:paraId="4C642373" w14:textId="77777777" w:rsidR="00175EE2" w:rsidRDefault="00175EE2" w:rsidP="00175EE2">
      <w:pPr>
        <w:pStyle w:val="FP"/>
        <w:keepNext/>
        <w:rPr>
          <w:i/>
          <w:iCs/>
          <w:sz w:val="18"/>
          <w:szCs w:val="18"/>
        </w:rPr>
      </w:pPr>
      <w:r w:rsidRPr="005B25A1">
        <w:rPr>
          <w:i/>
          <w:iCs/>
          <w:sz w:val="18"/>
          <w:szCs w:val="18"/>
        </w:rPr>
        <w:t>Deng Qiang (CATT) comments to avoid using service.</w:t>
      </w:r>
    </w:p>
    <w:p w14:paraId="38B0C1AD" w14:textId="77777777" w:rsidR="00175EE2" w:rsidRDefault="00175EE2" w:rsidP="00175EE2">
      <w:pPr>
        <w:pStyle w:val="FP"/>
        <w:keepNext/>
        <w:rPr>
          <w:i/>
          <w:iCs/>
          <w:sz w:val="18"/>
          <w:szCs w:val="18"/>
        </w:rPr>
      </w:pPr>
      <w:r w:rsidRPr="005B25A1">
        <w:rPr>
          <w:i/>
          <w:iCs/>
          <w:sz w:val="18"/>
          <w:szCs w:val="18"/>
        </w:rPr>
        <w:t>Changhong (Intel) comments.</w:t>
      </w:r>
    </w:p>
    <w:p w14:paraId="7002EDF3" w14:textId="77777777" w:rsidR="00175EE2" w:rsidRDefault="00175EE2" w:rsidP="00175EE2">
      <w:pPr>
        <w:pStyle w:val="FP"/>
        <w:keepNext/>
        <w:rPr>
          <w:i/>
          <w:iCs/>
          <w:sz w:val="18"/>
          <w:szCs w:val="18"/>
        </w:rPr>
      </w:pPr>
      <w:r w:rsidRPr="005B25A1">
        <w:rPr>
          <w:i/>
          <w:iCs/>
          <w:sz w:val="18"/>
          <w:szCs w:val="18"/>
        </w:rPr>
        <w:t>Runze (Huawei) replies to Robbie (Ericsson).</w:t>
      </w:r>
    </w:p>
    <w:p w14:paraId="3B6F76E4" w14:textId="77777777" w:rsidR="00175EE2" w:rsidRDefault="00175EE2" w:rsidP="00175EE2">
      <w:pPr>
        <w:pStyle w:val="FP"/>
        <w:keepNext/>
        <w:rPr>
          <w:i/>
          <w:iCs/>
          <w:sz w:val="18"/>
          <w:szCs w:val="18"/>
        </w:rPr>
      </w:pPr>
      <w:r w:rsidRPr="005B25A1">
        <w:rPr>
          <w:i/>
          <w:iCs/>
          <w:sz w:val="18"/>
          <w:szCs w:val="18"/>
        </w:rPr>
        <w:t>Runze(Huawei) replies to Dengqiang (CATT) and provides r02.</w:t>
      </w:r>
    </w:p>
    <w:p w14:paraId="3E30ED28" w14:textId="77777777" w:rsidR="00175EE2" w:rsidRDefault="00175EE2" w:rsidP="00175EE2">
      <w:pPr>
        <w:pStyle w:val="FP"/>
        <w:keepNext/>
        <w:rPr>
          <w:i/>
          <w:iCs/>
          <w:sz w:val="18"/>
          <w:szCs w:val="18"/>
        </w:rPr>
      </w:pPr>
      <w:r w:rsidRPr="005B25A1">
        <w:rPr>
          <w:i/>
          <w:iCs/>
          <w:sz w:val="18"/>
          <w:szCs w:val="18"/>
        </w:rPr>
        <w:t>Runze (Huawei) replies to Changhong (Intel) comments.</w:t>
      </w:r>
    </w:p>
    <w:p w14:paraId="7606F9AF" w14:textId="77777777" w:rsidR="00175EE2" w:rsidRDefault="00175EE2" w:rsidP="00175EE2">
      <w:pPr>
        <w:pStyle w:val="FP"/>
        <w:keepNext/>
        <w:rPr>
          <w:i/>
          <w:iCs/>
          <w:sz w:val="18"/>
          <w:szCs w:val="18"/>
        </w:rPr>
      </w:pPr>
      <w:r w:rsidRPr="005B25A1">
        <w:rPr>
          <w:i/>
          <w:iCs/>
          <w:sz w:val="18"/>
          <w:szCs w:val="18"/>
        </w:rPr>
        <w:t>Guanzhou (</w:t>
      </w:r>
      <w:proofErr w:type="spellStart"/>
      <w:r w:rsidRPr="005B25A1">
        <w:rPr>
          <w:i/>
          <w:iCs/>
          <w:sz w:val="18"/>
          <w:szCs w:val="18"/>
        </w:rPr>
        <w:t>InterDigtial</w:t>
      </w:r>
      <w:proofErr w:type="spellEnd"/>
      <w:r w:rsidRPr="005B25A1">
        <w:rPr>
          <w:i/>
          <w:iCs/>
          <w:sz w:val="18"/>
          <w:szCs w:val="18"/>
        </w:rPr>
        <w:t xml:space="preserve">) can't accept existing definitions and propose to use SA1 </w:t>
      </w:r>
      <w:proofErr w:type="spellStart"/>
      <w:r w:rsidRPr="005B25A1">
        <w:rPr>
          <w:i/>
          <w:iCs/>
          <w:sz w:val="18"/>
          <w:szCs w:val="18"/>
        </w:rPr>
        <w:t>definiton</w:t>
      </w:r>
      <w:proofErr w:type="spellEnd"/>
      <w:r w:rsidRPr="005B25A1">
        <w:rPr>
          <w:i/>
          <w:iCs/>
          <w:sz w:val="18"/>
          <w:szCs w:val="18"/>
        </w:rPr>
        <w:t>. R03 provided.</w:t>
      </w:r>
    </w:p>
    <w:p w14:paraId="04A5ACD5" w14:textId="77777777" w:rsidR="00175EE2" w:rsidRDefault="00175EE2" w:rsidP="00175EE2">
      <w:pPr>
        <w:pStyle w:val="FP"/>
        <w:keepNext/>
        <w:rPr>
          <w:i/>
          <w:iCs/>
          <w:sz w:val="18"/>
          <w:szCs w:val="18"/>
        </w:rPr>
      </w:pPr>
      <w:r w:rsidRPr="005B25A1">
        <w:rPr>
          <w:i/>
          <w:iCs/>
          <w:sz w:val="18"/>
          <w:szCs w:val="18"/>
        </w:rPr>
        <w:t>Changhong (Intel) prefers r03 provided by Guanzhou.</w:t>
      </w:r>
    </w:p>
    <w:p w14:paraId="62E41D67" w14:textId="77777777" w:rsidR="00175EE2" w:rsidRDefault="00175EE2" w:rsidP="00175EE2">
      <w:pPr>
        <w:pStyle w:val="FP"/>
        <w:keepNext/>
        <w:rPr>
          <w:i/>
          <w:iCs/>
          <w:sz w:val="18"/>
          <w:szCs w:val="18"/>
        </w:rPr>
      </w:pPr>
      <w:r w:rsidRPr="005B25A1">
        <w:rPr>
          <w:i/>
          <w:iCs/>
          <w:sz w:val="18"/>
          <w:szCs w:val="18"/>
        </w:rPr>
        <w:t>Peter Hedman (Ericsson) provides comments on r03.</w:t>
      </w:r>
    </w:p>
    <w:p w14:paraId="6448D0D5" w14:textId="77777777" w:rsidR="00175EE2" w:rsidRDefault="00175EE2" w:rsidP="00175EE2">
      <w:pPr>
        <w:pStyle w:val="FP"/>
        <w:keepNext/>
        <w:rPr>
          <w:i/>
          <w:iCs/>
          <w:sz w:val="18"/>
          <w:szCs w:val="18"/>
        </w:rPr>
      </w:pPr>
      <w:r w:rsidRPr="005B25A1">
        <w:rPr>
          <w:i/>
          <w:iCs/>
          <w:sz w:val="18"/>
          <w:szCs w:val="18"/>
        </w:rPr>
        <w:t>Xiaowan Ke(vivo) provides r04.</w:t>
      </w:r>
    </w:p>
    <w:p w14:paraId="5880621B" w14:textId="77777777" w:rsidR="00175EE2" w:rsidRDefault="00175EE2" w:rsidP="00175EE2">
      <w:pPr>
        <w:pStyle w:val="FP"/>
        <w:keepNext/>
        <w:rPr>
          <w:i/>
          <w:iCs/>
          <w:sz w:val="18"/>
          <w:szCs w:val="18"/>
        </w:rPr>
      </w:pPr>
      <w:r w:rsidRPr="005B25A1">
        <w:rPr>
          <w:i/>
          <w:iCs/>
          <w:sz w:val="18"/>
          <w:szCs w:val="18"/>
        </w:rPr>
        <w:t>Dongjoo (Nokia) provides comments on r03.</w:t>
      </w:r>
    </w:p>
    <w:p w14:paraId="504080C5" w14:textId="77777777" w:rsidR="00175EE2" w:rsidRDefault="00175EE2" w:rsidP="00175EE2">
      <w:pPr>
        <w:pStyle w:val="FP"/>
        <w:keepNext/>
        <w:rPr>
          <w:i/>
          <w:iCs/>
          <w:sz w:val="18"/>
          <w:szCs w:val="18"/>
        </w:rPr>
      </w:pPr>
      <w:r w:rsidRPr="005B25A1">
        <w:rPr>
          <w:i/>
          <w:iCs/>
          <w:sz w:val="18"/>
          <w:szCs w:val="18"/>
        </w:rPr>
        <w:t>Xiaowan Ke(vivo) replies to Dongjoo (Nokia).</w:t>
      </w:r>
    </w:p>
    <w:p w14:paraId="5598F309" w14:textId="77777777" w:rsidR="00175EE2" w:rsidRDefault="00175EE2" w:rsidP="00175EE2">
      <w:pPr>
        <w:pStyle w:val="FP"/>
        <w:keepNext/>
        <w:rPr>
          <w:i/>
          <w:iCs/>
          <w:sz w:val="18"/>
          <w:szCs w:val="18"/>
        </w:rPr>
      </w:pPr>
      <w:r w:rsidRPr="005B25A1">
        <w:rPr>
          <w:i/>
          <w:iCs/>
          <w:sz w:val="18"/>
          <w:szCs w:val="18"/>
        </w:rPr>
        <w:t>Dongjoo (Nokia) is fine with r04.</w:t>
      </w:r>
    </w:p>
    <w:p w14:paraId="67B08891" w14:textId="77777777" w:rsidR="00175EE2" w:rsidRDefault="00175EE2" w:rsidP="00175EE2">
      <w:pPr>
        <w:pStyle w:val="FP"/>
        <w:keepNext/>
        <w:rPr>
          <w:i/>
          <w:iCs/>
          <w:sz w:val="18"/>
          <w:szCs w:val="18"/>
        </w:rPr>
      </w:pPr>
      <w:r w:rsidRPr="005B25A1">
        <w:rPr>
          <w:i/>
          <w:iCs/>
          <w:sz w:val="18"/>
          <w:szCs w:val="18"/>
        </w:rPr>
        <w:t>Sebastian (Qualcomm) comments and provides r05.</w:t>
      </w:r>
    </w:p>
    <w:p w14:paraId="7A741CE1" w14:textId="77777777" w:rsidR="00175EE2" w:rsidRDefault="00175EE2" w:rsidP="00175EE2">
      <w:pPr>
        <w:pStyle w:val="FP"/>
        <w:keepNext/>
        <w:rPr>
          <w:i/>
          <w:iCs/>
          <w:sz w:val="18"/>
          <w:szCs w:val="18"/>
        </w:rPr>
      </w:pPr>
      <w:r w:rsidRPr="005B25A1">
        <w:rPr>
          <w:i/>
          <w:iCs/>
          <w:sz w:val="18"/>
          <w:szCs w:val="18"/>
        </w:rPr>
        <w:t>Jinhua (</w:t>
      </w:r>
      <w:proofErr w:type="spellStart"/>
      <w:r w:rsidRPr="005B25A1">
        <w:rPr>
          <w:i/>
          <w:iCs/>
          <w:sz w:val="18"/>
          <w:szCs w:val="18"/>
        </w:rPr>
        <w:t>xiaomi</w:t>
      </w:r>
      <w:proofErr w:type="spellEnd"/>
      <w:r w:rsidRPr="005B25A1">
        <w:rPr>
          <w:i/>
          <w:iCs/>
          <w:sz w:val="18"/>
          <w:szCs w:val="18"/>
        </w:rPr>
        <w:t>) comments, with r04,</w:t>
      </w:r>
    </w:p>
    <w:p w14:paraId="5384EDC1" w14:textId="77777777" w:rsidR="00175EE2" w:rsidRDefault="00175EE2" w:rsidP="00175EE2">
      <w:pPr>
        <w:pStyle w:val="FP"/>
        <w:keepNext/>
        <w:rPr>
          <w:i/>
          <w:iCs/>
          <w:sz w:val="18"/>
          <w:szCs w:val="18"/>
        </w:rPr>
      </w:pPr>
      <w:r w:rsidRPr="005B25A1">
        <w:rPr>
          <w:i/>
          <w:iCs/>
          <w:sz w:val="18"/>
          <w:szCs w:val="18"/>
        </w:rPr>
        <w:t>Runze (Huawei) provides r06, based on r05.</w:t>
      </w:r>
    </w:p>
    <w:p w14:paraId="2DA1F56F" w14:textId="77777777" w:rsidR="00175EE2" w:rsidRDefault="00175EE2" w:rsidP="00175EE2">
      <w:pPr>
        <w:pStyle w:val="FP"/>
        <w:keepNext/>
        <w:rPr>
          <w:i/>
          <w:iCs/>
          <w:sz w:val="18"/>
          <w:szCs w:val="18"/>
        </w:rPr>
      </w:pPr>
      <w:r w:rsidRPr="005B25A1">
        <w:rPr>
          <w:i/>
          <w:iCs/>
          <w:sz w:val="18"/>
          <w:szCs w:val="18"/>
        </w:rPr>
        <w:t>Jinhua (Xiaomi) replies to Runze,</w:t>
      </w:r>
    </w:p>
    <w:p w14:paraId="39516184" w14:textId="77777777" w:rsidR="00175EE2" w:rsidRDefault="00175EE2" w:rsidP="00175EE2">
      <w:pPr>
        <w:pStyle w:val="FP"/>
        <w:keepNext/>
        <w:rPr>
          <w:i/>
          <w:iCs/>
          <w:sz w:val="18"/>
          <w:szCs w:val="18"/>
        </w:rPr>
      </w:pPr>
      <w:r w:rsidRPr="005B25A1">
        <w:rPr>
          <w:i/>
          <w:iCs/>
          <w:sz w:val="18"/>
          <w:szCs w:val="18"/>
        </w:rPr>
        <w:t>Changhong (Intel) replies to Hao.</w:t>
      </w:r>
    </w:p>
    <w:p w14:paraId="0216D5A8" w14:textId="77777777" w:rsidR="00175EE2" w:rsidRDefault="00175EE2" w:rsidP="00175EE2">
      <w:pPr>
        <w:pStyle w:val="FP"/>
        <w:keepNext/>
        <w:rPr>
          <w:i/>
          <w:iCs/>
          <w:sz w:val="18"/>
          <w:szCs w:val="18"/>
        </w:rPr>
      </w:pPr>
      <w:r w:rsidRPr="005B25A1">
        <w:rPr>
          <w:i/>
          <w:iCs/>
          <w:sz w:val="18"/>
          <w:szCs w:val="18"/>
        </w:rPr>
        <w:t>Hao (ZTE) comments on r06.</w:t>
      </w:r>
    </w:p>
    <w:p w14:paraId="410F3332" w14:textId="77777777" w:rsidR="00175EE2" w:rsidRDefault="00175EE2" w:rsidP="00175EE2">
      <w:pPr>
        <w:pStyle w:val="FP"/>
        <w:keepNext/>
        <w:rPr>
          <w:i/>
          <w:iCs/>
          <w:sz w:val="18"/>
          <w:szCs w:val="18"/>
        </w:rPr>
      </w:pPr>
      <w:r w:rsidRPr="005B25A1">
        <w:rPr>
          <w:i/>
          <w:iCs/>
          <w:sz w:val="18"/>
          <w:szCs w:val="18"/>
        </w:rPr>
        <w:t>Deng Qiang (CATT) proposed to keep the Term short or leave it to be studied in KI#3.</w:t>
      </w:r>
    </w:p>
    <w:p w14:paraId="7F2BE299" w14:textId="77777777" w:rsidR="00175EE2" w:rsidRDefault="00175EE2" w:rsidP="00175EE2">
      <w:pPr>
        <w:pStyle w:val="FP"/>
        <w:keepNext/>
        <w:rPr>
          <w:i/>
          <w:iCs/>
          <w:sz w:val="18"/>
          <w:szCs w:val="18"/>
        </w:rPr>
      </w:pPr>
      <w:r w:rsidRPr="005B25A1">
        <w:rPr>
          <w:i/>
          <w:iCs/>
          <w:sz w:val="18"/>
          <w:szCs w:val="18"/>
        </w:rPr>
        <w:t>Jinhua (</w:t>
      </w:r>
      <w:proofErr w:type="spellStart"/>
      <w:r w:rsidRPr="005B25A1">
        <w:rPr>
          <w:i/>
          <w:iCs/>
          <w:sz w:val="18"/>
          <w:szCs w:val="18"/>
        </w:rPr>
        <w:t>xiaomi</w:t>
      </w:r>
      <w:proofErr w:type="spellEnd"/>
      <w:r w:rsidRPr="005B25A1">
        <w:rPr>
          <w:i/>
          <w:iCs/>
          <w:sz w:val="18"/>
          <w:szCs w:val="18"/>
        </w:rPr>
        <w:t>) replies to Runze, can live with r07,</w:t>
      </w:r>
    </w:p>
    <w:p w14:paraId="51A10BD4" w14:textId="77777777" w:rsidR="00175EE2" w:rsidRDefault="00175EE2" w:rsidP="00175EE2">
      <w:pPr>
        <w:pStyle w:val="FP"/>
        <w:keepNext/>
        <w:rPr>
          <w:i/>
          <w:iCs/>
          <w:sz w:val="18"/>
          <w:szCs w:val="18"/>
        </w:rPr>
      </w:pPr>
      <w:r w:rsidRPr="005B25A1">
        <w:rPr>
          <w:i/>
          <w:iCs/>
          <w:sz w:val="18"/>
          <w:szCs w:val="18"/>
        </w:rPr>
        <w:t>Deng Qiang (CATT) is fine with r07 provided by Runze.</w:t>
      </w:r>
    </w:p>
    <w:p w14:paraId="2A4FB4C9" w14:textId="77777777" w:rsidR="00175EE2" w:rsidRDefault="00175EE2" w:rsidP="00175EE2">
      <w:pPr>
        <w:pStyle w:val="FP"/>
        <w:keepNext/>
        <w:rPr>
          <w:i/>
          <w:iCs/>
          <w:sz w:val="18"/>
          <w:szCs w:val="18"/>
        </w:rPr>
      </w:pPr>
      <w:r w:rsidRPr="005B25A1">
        <w:rPr>
          <w:i/>
          <w:iCs/>
          <w:sz w:val="18"/>
          <w:szCs w:val="18"/>
        </w:rPr>
        <w:t>Hao (ZTE) is fine with r07.</w:t>
      </w:r>
    </w:p>
    <w:p w14:paraId="4ED744A8" w14:textId="77777777" w:rsidR="00175EE2" w:rsidRDefault="00175EE2" w:rsidP="00175EE2">
      <w:pPr>
        <w:pStyle w:val="FP"/>
        <w:keepNext/>
        <w:rPr>
          <w:i/>
          <w:iCs/>
          <w:sz w:val="18"/>
          <w:szCs w:val="18"/>
        </w:rPr>
      </w:pPr>
      <w:r w:rsidRPr="005B25A1">
        <w:rPr>
          <w:i/>
          <w:iCs/>
          <w:sz w:val="18"/>
          <w:szCs w:val="18"/>
        </w:rPr>
        <w:t>Runze (Huawei) provides r08.</w:t>
      </w:r>
    </w:p>
    <w:p w14:paraId="3371BF5E" w14:textId="77777777" w:rsidR="00175EE2" w:rsidRDefault="00175EE2" w:rsidP="00175EE2">
      <w:pPr>
        <w:pStyle w:val="FP"/>
        <w:keepNext/>
        <w:rPr>
          <w:i/>
          <w:iCs/>
          <w:sz w:val="18"/>
          <w:szCs w:val="18"/>
        </w:rPr>
      </w:pPr>
      <w:r w:rsidRPr="005B25A1">
        <w:rPr>
          <w:i/>
          <w:iCs/>
          <w:sz w:val="18"/>
          <w:szCs w:val="18"/>
        </w:rPr>
        <w:t>Hao (ZTE) comments on r08.</w:t>
      </w:r>
    </w:p>
    <w:p w14:paraId="2DC746ED" w14:textId="77777777" w:rsidR="00175EE2" w:rsidRDefault="00175EE2" w:rsidP="00175EE2">
      <w:pPr>
        <w:pStyle w:val="FP"/>
        <w:keepNext/>
        <w:rPr>
          <w:i/>
          <w:iCs/>
          <w:sz w:val="18"/>
          <w:szCs w:val="18"/>
        </w:rPr>
      </w:pPr>
      <w:r w:rsidRPr="005B25A1">
        <w:rPr>
          <w:i/>
          <w:iCs/>
          <w:sz w:val="18"/>
          <w:szCs w:val="18"/>
        </w:rPr>
        <w:t>Peter Hedman (Ericsson) provides r09.</w:t>
      </w:r>
    </w:p>
    <w:p w14:paraId="50F8BA67" w14:textId="77777777" w:rsidR="00175EE2" w:rsidRDefault="00175EE2" w:rsidP="00175EE2">
      <w:pPr>
        <w:pStyle w:val="FP"/>
        <w:keepNext/>
        <w:rPr>
          <w:i/>
          <w:iCs/>
          <w:sz w:val="18"/>
          <w:szCs w:val="18"/>
        </w:rPr>
      </w:pPr>
      <w:r w:rsidRPr="005B25A1">
        <w:rPr>
          <w:i/>
          <w:iCs/>
          <w:sz w:val="18"/>
          <w:szCs w:val="18"/>
        </w:rPr>
        <w:t xml:space="preserve">Sebastian (Qualcomm) comments that this discussion on terms is not useful and a waste of </w:t>
      </w:r>
      <w:proofErr w:type="spellStart"/>
      <w:r w:rsidRPr="005B25A1">
        <w:rPr>
          <w:i/>
          <w:iCs/>
          <w:sz w:val="18"/>
          <w:szCs w:val="18"/>
        </w:rPr>
        <w:t>timel</w:t>
      </w:r>
      <w:proofErr w:type="spellEnd"/>
      <w:r w:rsidRPr="005B25A1">
        <w:rPr>
          <w:i/>
          <w:iCs/>
          <w:sz w:val="18"/>
          <w:szCs w:val="18"/>
        </w:rPr>
        <w:t xml:space="preserve"> at this stage and suggests to note the </w:t>
      </w:r>
      <w:proofErr w:type="spellStart"/>
      <w:r w:rsidRPr="005B25A1">
        <w:rPr>
          <w:i/>
          <w:iCs/>
          <w:sz w:val="18"/>
          <w:szCs w:val="18"/>
        </w:rPr>
        <w:t>pCR</w:t>
      </w:r>
      <w:proofErr w:type="spellEnd"/>
      <w:r w:rsidRPr="005B25A1">
        <w:rPr>
          <w:i/>
          <w:iCs/>
          <w:sz w:val="18"/>
          <w:szCs w:val="18"/>
        </w:rPr>
        <w:t>.</w:t>
      </w:r>
    </w:p>
    <w:p w14:paraId="7113E61E" w14:textId="77777777" w:rsidR="00175EE2" w:rsidRDefault="00175EE2" w:rsidP="00175EE2">
      <w:pPr>
        <w:pStyle w:val="FP"/>
        <w:keepNext/>
        <w:rPr>
          <w:i/>
          <w:iCs/>
          <w:sz w:val="18"/>
          <w:szCs w:val="18"/>
        </w:rPr>
      </w:pPr>
      <w:r w:rsidRPr="005B25A1">
        <w:rPr>
          <w:i/>
          <w:iCs/>
          <w:sz w:val="18"/>
          <w:szCs w:val="18"/>
        </w:rPr>
        <w:t>Changhong (Intel) provides r10.</w:t>
      </w:r>
    </w:p>
    <w:p w14:paraId="237011E6" w14:textId="77777777" w:rsidR="00175EE2" w:rsidRDefault="00175EE2" w:rsidP="00175EE2">
      <w:pPr>
        <w:pStyle w:val="FP"/>
        <w:keepNext/>
        <w:rPr>
          <w:i/>
          <w:iCs/>
          <w:sz w:val="18"/>
          <w:szCs w:val="18"/>
        </w:rPr>
      </w:pPr>
      <w:r w:rsidRPr="005B25A1">
        <w:rPr>
          <w:i/>
          <w:iCs/>
          <w:sz w:val="18"/>
          <w:szCs w:val="18"/>
        </w:rPr>
        <w:t>Chris (Vodafone) provides r11.</w:t>
      </w:r>
    </w:p>
    <w:p w14:paraId="1D6B67EB" w14:textId="77777777" w:rsidR="00175EE2" w:rsidRDefault="00175EE2" w:rsidP="00175EE2">
      <w:pPr>
        <w:pStyle w:val="FP"/>
        <w:keepNext/>
        <w:rPr>
          <w:i/>
          <w:iCs/>
          <w:sz w:val="18"/>
          <w:szCs w:val="18"/>
        </w:rPr>
      </w:pPr>
      <w:r w:rsidRPr="005B25A1">
        <w:rPr>
          <w:i/>
          <w:iCs/>
          <w:sz w:val="18"/>
          <w:szCs w:val="18"/>
        </w:rPr>
        <w:t>Runze (Huawei) replies to Sebastian (Qualcomm) and hope r11 is acceptable to you.</w:t>
      </w:r>
    </w:p>
    <w:p w14:paraId="3C7E6129" w14:textId="77777777" w:rsidR="00175EE2" w:rsidRDefault="00175EE2" w:rsidP="00175EE2">
      <w:pPr>
        <w:pStyle w:val="FP"/>
        <w:keepNext/>
        <w:rPr>
          <w:i/>
          <w:iCs/>
          <w:sz w:val="18"/>
          <w:szCs w:val="18"/>
        </w:rPr>
      </w:pPr>
      <w:r w:rsidRPr="005B25A1">
        <w:rPr>
          <w:i/>
          <w:iCs/>
          <w:sz w:val="18"/>
          <w:szCs w:val="18"/>
        </w:rPr>
        <w:t>Xiaowan Ke(vivo) provides r12.</w:t>
      </w:r>
    </w:p>
    <w:p w14:paraId="576243F9" w14:textId="77777777" w:rsidR="00175EE2" w:rsidRDefault="00175EE2" w:rsidP="00175EE2">
      <w:pPr>
        <w:pStyle w:val="FP"/>
        <w:keepNext/>
        <w:rPr>
          <w:i/>
          <w:iCs/>
          <w:sz w:val="18"/>
          <w:szCs w:val="18"/>
        </w:rPr>
      </w:pPr>
      <w:r w:rsidRPr="005B25A1">
        <w:rPr>
          <w:i/>
          <w:iCs/>
          <w:sz w:val="18"/>
          <w:szCs w:val="18"/>
        </w:rPr>
        <w:t>Sebastian (Qualcomm) replies to Runze.</w:t>
      </w:r>
    </w:p>
    <w:p w14:paraId="6FD69EBE" w14:textId="77777777" w:rsidR="00175EE2" w:rsidRDefault="00175EE2" w:rsidP="00175EE2">
      <w:pPr>
        <w:pStyle w:val="FP"/>
        <w:keepNext/>
        <w:rPr>
          <w:i/>
          <w:iCs/>
          <w:sz w:val="18"/>
          <w:szCs w:val="18"/>
        </w:rPr>
      </w:pPr>
      <w:r w:rsidRPr="005B25A1">
        <w:rPr>
          <w:i/>
          <w:iCs/>
          <w:sz w:val="18"/>
          <w:szCs w:val="18"/>
        </w:rPr>
        <w:t>Guanzhou (</w:t>
      </w:r>
      <w:proofErr w:type="spellStart"/>
      <w:r w:rsidRPr="005B25A1">
        <w:rPr>
          <w:i/>
          <w:iCs/>
          <w:sz w:val="18"/>
          <w:szCs w:val="18"/>
        </w:rPr>
        <w:t>InterDigtial</w:t>
      </w:r>
      <w:proofErr w:type="spellEnd"/>
      <w:r w:rsidRPr="005B25A1">
        <w:rPr>
          <w:i/>
          <w:iCs/>
          <w:sz w:val="18"/>
          <w:szCs w:val="18"/>
        </w:rPr>
        <w:t xml:space="preserve">) also suggests to note the </w:t>
      </w:r>
      <w:proofErr w:type="spellStart"/>
      <w:r w:rsidRPr="005B25A1">
        <w:rPr>
          <w:i/>
          <w:iCs/>
          <w:sz w:val="18"/>
          <w:szCs w:val="18"/>
        </w:rPr>
        <w:t>pCR</w:t>
      </w:r>
      <w:proofErr w:type="spellEnd"/>
      <w:r w:rsidRPr="005B25A1">
        <w:rPr>
          <w:i/>
          <w:iCs/>
          <w:sz w:val="18"/>
          <w:szCs w:val="18"/>
        </w:rPr>
        <w:t>.</w:t>
      </w:r>
    </w:p>
    <w:p w14:paraId="1794BF75" w14:textId="77777777" w:rsidR="00175EE2" w:rsidRDefault="00175EE2" w:rsidP="00175EE2">
      <w:pPr>
        <w:pStyle w:val="FP"/>
        <w:keepNext/>
        <w:rPr>
          <w:i/>
          <w:iCs/>
          <w:sz w:val="18"/>
          <w:szCs w:val="18"/>
        </w:rPr>
      </w:pPr>
      <w:r w:rsidRPr="005B25A1">
        <w:rPr>
          <w:i/>
          <w:iCs/>
          <w:sz w:val="18"/>
          <w:szCs w:val="18"/>
        </w:rPr>
        <w:t>Runze (Huawei) replies to Guanzhou (</w:t>
      </w:r>
      <w:proofErr w:type="spellStart"/>
      <w:r w:rsidRPr="005B25A1">
        <w:rPr>
          <w:i/>
          <w:iCs/>
          <w:sz w:val="18"/>
          <w:szCs w:val="18"/>
        </w:rPr>
        <w:t>InterDigtial</w:t>
      </w:r>
      <w:proofErr w:type="spellEnd"/>
      <w:r w:rsidRPr="005B25A1">
        <w:rPr>
          <w:i/>
          <w:iCs/>
          <w:sz w:val="18"/>
          <w:szCs w:val="18"/>
        </w:rPr>
        <w:t>), and explains why the definition is important.</w:t>
      </w:r>
    </w:p>
    <w:p w14:paraId="4081BCA7" w14:textId="77777777" w:rsidR="00175EE2" w:rsidRDefault="00175EE2" w:rsidP="00175EE2">
      <w:pPr>
        <w:pStyle w:val="FP"/>
        <w:keepNext/>
        <w:rPr>
          <w:i/>
          <w:iCs/>
          <w:sz w:val="18"/>
          <w:szCs w:val="18"/>
        </w:rPr>
      </w:pPr>
      <w:r w:rsidRPr="005B25A1">
        <w:rPr>
          <w:i/>
          <w:iCs/>
          <w:sz w:val="18"/>
          <w:szCs w:val="18"/>
        </w:rPr>
        <w:t>Runze (Huawei) replies to Sebastian (Qualcomm) and removes definition of Ambient IoT service in r13 provided.</w:t>
      </w:r>
    </w:p>
    <w:p w14:paraId="4C2F21A4" w14:textId="77777777" w:rsidR="00175EE2" w:rsidRDefault="00175EE2" w:rsidP="00175EE2">
      <w:pPr>
        <w:pStyle w:val="FP"/>
        <w:keepNext/>
        <w:rPr>
          <w:i/>
          <w:iCs/>
          <w:sz w:val="18"/>
          <w:szCs w:val="18"/>
        </w:rPr>
      </w:pPr>
      <w:r w:rsidRPr="005B25A1">
        <w:rPr>
          <w:i/>
          <w:iCs/>
          <w:sz w:val="18"/>
          <w:szCs w:val="18"/>
        </w:rPr>
        <w:t>==== Revisions Deadline ====.</w:t>
      </w:r>
    </w:p>
    <w:p w14:paraId="472A7BA7" w14:textId="77777777" w:rsidR="00175EE2" w:rsidRDefault="00175EE2" w:rsidP="00175EE2">
      <w:pPr>
        <w:pStyle w:val="FP"/>
        <w:keepNext/>
        <w:rPr>
          <w:i/>
          <w:iCs/>
          <w:sz w:val="18"/>
          <w:szCs w:val="18"/>
        </w:rPr>
      </w:pPr>
      <w:r w:rsidRPr="005B25A1">
        <w:rPr>
          <w:i/>
          <w:iCs/>
          <w:sz w:val="18"/>
          <w:szCs w:val="18"/>
        </w:rPr>
        <w:t>Fei (OPPO) supports r13.</w:t>
      </w:r>
    </w:p>
    <w:p w14:paraId="43D67ECC" w14:textId="77777777" w:rsidR="00175EE2" w:rsidRDefault="00175EE2" w:rsidP="00175EE2">
      <w:pPr>
        <w:pStyle w:val="FP"/>
        <w:keepNext/>
        <w:rPr>
          <w:i/>
          <w:iCs/>
          <w:sz w:val="18"/>
          <w:szCs w:val="18"/>
        </w:rPr>
      </w:pPr>
      <w:r w:rsidRPr="005B25A1">
        <w:rPr>
          <w:i/>
          <w:iCs/>
          <w:sz w:val="18"/>
          <w:szCs w:val="18"/>
        </w:rPr>
        <w:t>Deng Qiang (CATT) is ok with the comprised r13.</w:t>
      </w:r>
    </w:p>
    <w:p w14:paraId="16CB3CBE" w14:textId="77777777" w:rsidR="00175EE2" w:rsidRDefault="00175EE2" w:rsidP="00175EE2">
      <w:pPr>
        <w:pStyle w:val="FP"/>
        <w:keepNext/>
        <w:rPr>
          <w:i/>
          <w:iCs/>
          <w:sz w:val="18"/>
          <w:szCs w:val="18"/>
        </w:rPr>
      </w:pPr>
      <w:r w:rsidRPr="005B25A1">
        <w:rPr>
          <w:i/>
          <w:iCs/>
          <w:sz w:val="18"/>
          <w:szCs w:val="18"/>
        </w:rPr>
        <w:t>Hao (ZTE) proposes to go with r13.</w:t>
      </w:r>
    </w:p>
    <w:p w14:paraId="0DE5F654" w14:textId="77777777" w:rsidR="00175EE2" w:rsidRDefault="00175EE2" w:rsidP="00175EE2">
      <w:pPr>
        <w:pStyle w:val="FP"/>
        <w:keepNext/>
        <w:rPr>
          <w:i/>
          <w:iCs/>
          <w:sz w:val="18"/>
          <w:szCs w:val="18"/>
        </w:rPr>
      </w:pPr>
      <w:r w:rsidRPr="005B25A1">
        <w:rPr>
          <w:i/>
          <w:iCs/>
          <w:sz w:val="18"/>
          <w:szCs w:val="18"/>
        </w:rPr>
        <w:t>Aihua(CMCC) is fine with r13.</w:t>
      </w:r>
    </w:p>
    <w:p w14:paraId="4A27BBEC" w14:textId="77777777" w:rsidR="00175EE2" w:rsidRDefault="00175EE2" w:rsidP="00175EE2">
      <w:pPr>
        <w:pStyle w:val="FP"/>
        <w:keepNext/>
        <w:rPr>
          <w:i/>
          <w:iCs/>
          <w:sz w:val="18"/>
          <w:szCs w:val="18"/>
        </w:rPr>
      </w:pPr>
      <w:r w:rsidRPr="005B25A1">
        <w:rPr>
          <w:i/>
          <w:iCs/>
          <w:sz w:val="18"/>
          <w:szCs w:val="18"/>
        </w:rPr>
        <w:t>Sebastian (Qualcomm) objects to r13 (and other versions).</w:t>
      </w:r>
    </w:p>
    <w:p w14:paraId="71612A8B" w14:textId="77777777" w:rsidR="00175EE2" w:rsidRDefault="00175EE2" w:rsidP="00175EE2">
      <w:pPr>
        <w:pStyle w:val="FP"/>
        <w:keepNext/>
        <w:rPr>
          <w:i/>
          <w:iCs/>
          <w:sz w:val="18"/>
          <w:szCs w:val="18"/>
        </w:rPr>
      </w:pPr>
      <w:r w:rsidRPr="005B25A1">
        <w:rPr>
          <w:i/>
          <w:iCs/>
          <w:sz w:val="18"/>
          <w:szCs w:val="18"/>
        </w:rPr>
        <w:t>Runze (Huawei) replies to Sebastian (Qualcomm) and propose an EN 'the term needs update based on the outcome of key issues' as way forward, propose it for CC#4.</w:t>
      </w:r>
    </w:p>
    <w:p w14:paraId="37AA0039" w14:textId="77777777" w:rsidR="00175EE2" w:rsidRDefault="00175EE2" w:rsidP="00175EE2">
      <w:pPr>
        <w:pStyle w:val="FP"/>
        <w:keepNext/>
        <w:rPr>
          <w:i/>
          <w:iCs/>
          <w:sz w:val="18"/>
          <w:szCs w:val="18"/>
        </w:rPr>
      </w:pPr>
      <w:r w:rsidRPr="005B25A1">
        <w:rPr>
          <w:i/>
          <w:iCs/>
          <w:sz w:val="18"/>
          <w:szCs w:val="18"/>
        </w:rPr>
        <w:t>Sebastian (Qualcomm) comments that it does not make sense to add terms and then mark those as for further study; not ok to agree half-baked terms with Editor's notes.</w:t>
      </w:r>
    </w:p>
    <w:p w14:paraId="0FD74993" w14:textId="77777777" w:rsidR="00175EE2" w:rsidRDefault="00175EE2" w:rsidP="00175EE2">
      <w:pPr>
        <w:pStyle w:val="FP"/>
        <w:keepNext/>
        <w:rPr>
          <w:i/>
          <w:iCs/>
          <w:sz w:val="18"/>
          <w:szCs w:val="18"/>
        </w:rPr>
      </w:pPr>
      <w:r w:rsidRPr="005B25A1">
        <w:rPr>
          <w:i/>
          <w:iCs/>
          <w:sz w:val="18"/>
          <w:szCs w:val="18"/>
        </w:rPr>
        <w:t>Runze (Huawei) replies to Sebastian (Qualcomm).</w:t>
      </w:r>
    </w:p>
    <w:p w14:paraId="512E4F16" w14:textId="77777777" w:rsidR="00175EE2" w:rsidRDefault="00175EE2" w:rsidP="00175EE2">
      <w:pPr>
        <w:pStyle w:val="FP"/>
        <w:keepNext/>
        <w:rPr>
          <w:i/>
          <w:iCs/>
          <w:sz w:val="18"/>
          <w:szCs w:val="18"/>
        </w:rPr>
      </w:pPr>
      <w:r w:rsidRPr="005B25A1">
        <w:rPr>
          <w:i/>
          <w:iCs/>
          <w:sz w:val="18"/>
          <w:szCs w:val="18"/>
        </w:rPr>
        <w:t>==== Final Comments Deadline ====.</w:t>
      </w:r>
    </w:p>
    <w:p w14:paraId="789CF227" w14:textId="77777777" w:rsidR="00175EE2" w:rsidRPr="005B25A1" w:rsidRDefault="00175EE2" w:rsidP="00175EE2">
      <w:pPr>
        <w:pStyle w:val="FP"/>
        <w:keepNext/>
        <w:rPr>
          <w:i/>
          <w:iCs/>
          <w:sz w:val="18"/>
          <w:szCs w:val="18"/>
        </w:rPr>
      </w:pPr>
    </w:p>
    <w:p w14:paraId="3802C957" w14:textId="77777777" w:rsidR="00175EE2" w:rsidRPr="005B25A1" w:rsidRDefault="00175EE2" w:rsidP="00175EE2">
      <w:pPr>
        <w:keepNext/>
        <w:keepLines/>
        <w:rPr>
          <w:b/>
          <w:bCs/>
        </w:rPr>
      </w:pPr>
      <w:r>
        <w:rPr>
          <w:b/>
          <w:bCs/>
        </w:rPr>
        <w:t>CC#4</w:t>
      </w:r>
      <w:r w:rsidRPr="005B25A1">
        <w:rPr>
          <w:b/>
          <w:bCs/>
        </w:rPr>
        <w:t xml:space="preserve"> Discussion:</w:t>
      </w:r>
    </w:p>
    <w:p w14:paraId="5DF2DC28" w14:textId="6F266370" w:rsidR="00175EE2" w:rsidRPr="005B25A1" w:rsidRDefault="00175EE2" w:rsidP="00175EE2">
      <w:pPr>
        <w:keepNext/>
        <w:keepLines/>
      </w:pPr>
      <w:r>
        <w:t>r05 was proposed</w:t>
      </w:r>
      <w:r w:rsidRPr="005B25A1">
        <w:t>.</w:t>
      </w:r>
      <w:r>
        <w:t xml:space="preserve"> This was agreed and revised in </w:t>
      </w:r>
      <w:r w:rsidRPr="00CE3EC0">
        <w:rPr>
          <w:color w:val="0000FF"/>
        </w:rPr>
        <w:t>S2-2</w:t>
      </w:r>
      <w:r>
        <w:rPr>
          <w:color w:val="0000FF"/>
        </w:rPr>
        <w:t>401840</w:t>
      </w:r>
      <w:r>
        <w:t xml:space="preserve">, which was </w:t>
      </w:r>
      <w:r w:rsidRPr="00C3284B">
        <w:rPr>
          <w:color w:val="FF0000"/>
          <w:lang w:eastAsia="en-US"/>
        </w:rPr>
        <w:t>approved</w:t>
      </w:r>
      <w:r>
        <w:t>.</w:t>
      </w:r>
    </w:p>
    <w:p w14:paraId="48F4C44C" w14:textId="7150F02A" w:rsidR="00175EE2" w:rsidRPr="00EB0339" w:rsidRDefault="00175EE2" w:rsidP="00175EE2">
      <w:r w:rsidRPr="005B25A1">
        <w:rPr>
          <w:b/>
          <w:bCs/>
        </w:rPr>
        <w:t>Status:</w:t>
      </w:r>
      <w:r>
        <w:t xml:space="preserve"> </w:t>
      </w:r>
      <w:r w:rsidRPr="00C3284B">
        <w:rPr>
          <w:color w:val="FF0000"/>
          <w:lang w:eastAsia="en-US"/>
        </w:rPr>
        <w:t>Approved</w:t>
      </w:r>
      <w:r>
        <w:t>.</w:t>
      </w:r>
    </w:p>
    <w:p w14:paraId="714173EA" w14:textId="77777777" w:rsidR="00175EE2" w:rsidRDefault="00175EE2" w:rsidP="00ED2CE6">
      <w:pPr>
        <w:rPr>
          <w:lang w:eastAsia="en-US"/>
        </w:rPr>
      </w:pPr>
    </w:p>
    <w:p w14:paraId="7487843B" w14:textId="77777777" w:rsidR="00175EE2" w:rsidRDefault="00175EE2" w:rsidP="00175EE2">
      <w:pPr>
        <w:pStyle w:val="NormTop"/>
      </w:pPr>
      <w:r>
        <w:rPr>
          <w:color w:val="0000FF"/>
        </w:rPr>
        <w:lastRenderedPageBreak/>
        <w:t>S2-2400312</w:t>
      </w:r>
      <w:r w:rsidRPr="00D53282">
        <w:t xml:space="preserve"> </w:t>
      </w:r>
      <w:r>
        <w:t>(P-CR) 23.700-84: WT2: New Use Case for Vertical Federated Learning.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use case on WT2 for Vertical Federated Learning.</w:t>
      </w:r>
    </w:p>
    <w:p w14:paraId="0DE8CABD" w14:textId="77777777" w:rsidR="00175EE2" w:rsidRPr="005B25A1" w:rsidRDefault="00175EE2" w:rsidP="00175EE2">
      <w:pPr>
        <w:keepNext/>
        <w:keepLines/>
        <w:rPr>
          <w:b/>
          <w:bCs/>
        </w:rPr>
      </w:pPr>
      <w:r w:rsidRPr="005B25A1">
        <w:rPr>
          <w:b/>
          <w:bCs/>
        </w:rPr>
        <w:t>Convenor comment:</w:t>
      </w:r>
    </w:p>
    <w:p w14:paraId="36B67F84" w14:textId="77777777" w:rsidR="00175EE2" w:rsidRPr="005B25A1" w:rsidRDefault="00175EE2" w:rsidP="00175EE2">
      <w:pPr>
        <w:keepNext/>
        <w:keepLines/>
      </w:pPr>
      <w:r w:rsidRPr="005B25A1">
        <w:t>Handle (Multiple NWDAF VFL).</w:t>
      </w:r>
    </w:p>
    <w:p w14:paraId="1246B00A" w14:textId="77777777" w:rsidR="00175EE2" w:rsidRPr="005B25A1" w:rsidRDefault="00175EE2" w:rsidP="00175EE2">
      <w:pPr>
        <w:pStyle w:val="FP"/>
        <w:keepNext/>
        <w:rPr>
          <w:b/>
          <w:bCs/>
          <w:i/>
          <w:iCs/>
          <w:sz w:val="18"/>
          <w:szCs w:val="18"/>
        </w:rPr>
      </w:pPr>
      <w:r w:rsidRPr="005B25A1">
        <w:rPr>
          <w:b/>
          <w:bCs/>
          <w:i/>
          <w:iCs/>
          <w:sz w:val="18"/>
          <w:szCs w:val="18"/>
        </w:rPr>
        <w:t>e-mail discussion:</w:t>
      </w:r>
    </w:p>
    <w:p w14:paraId="3CDC353E" w14:textId="77777777" w:rsidR="00175EE2" w:rsidRDefault="00175EE2" w:rsidP="00175EE2">
      <w:pPr>
        <w:pStyle w:val="FP"/>
        <w:keepNext/>
        <w:rPr>
          <w:i/>
          <w:iCs/>
          <w:sz w:val="18"/>
          <w:szCs w:val="18"/>
        </w:rPr>
      </w:pPr>
      <w:r w:rsidRPr="005B25A1">
        <w:rPr>
          <w:i/>
          <w:iCs/>
          <w:sz w:val="18"/>
          <w:szCs w:val="18"/>
        </w:rPr>
        <w:t>Jingran (OPPO) provides comments.</w:t>
      </w:r>
    </w:p>
    <w:p w14:paraId="66F35B8B" w14:textId="77777777" w:rsidR="00175EE2" w:rsidRDefault="00175EE2" w:rsidP="00175EE2">
      <w:pPr>
        <w:pStyle w:val="FP"/>
        <w:keepNext/>
        <w:rPr>
          <w:i/>
          <w:iCs/>
          <w:sz w:val="18"/>
          <w:szCs w:val="18"/>
        </w:rPr>
      </w:pPr>
      <w:r w:rsidRPr="005B25A1">
        <w:rPr>
          <w:i/>
          <w:iCs/>
          <w:sz w:val="18"/>
          <w:szCs w:val="18"/>
        </w:rPr>
        <w:t>Antoine (Orange) comments.</w:t>
      </w:r>
    </w:p>
    <w:p w14:paraId="210BE367" w14:textId="77777777" w:rsidR="00175EE2" w:rsidRDefault="00175EE2" w:rsidP="00175EE2">
      <w:pPr>
        <w:pStyle w:val="FP"/>
        <w:keepNext/>
        <w:rPr>
          <w:i/>
          <w:iCs/>
          <w:sz w:val="18"/>
          <w:szCs w:val="18"/>
        </w:rPr>
      </w:pPr>
      <w:r w:rsidRPr="005B25A1">
        <w:rPr>
          <w:i/>
          <w:iCs/>
          <w:sz w:val="18"/>
          <w:szCs w:val="18"/>
        </w:rPr>
        <w:t>Vivian (vivo) provides comments.</w:t>
      </w:r>
    </w:p>
    <w:p w14:paraId="601F9C37" w14:textId="77777777" w:rsidR="00175EE2" w:rsidRDefault="00175EE2" w:rsidP="00175EE2">
      <w:pPr>
        <w:pStyle w:val="FP"/>
        <w:keepNext/>
        <w:rPr>
          <w:i/>
          <w:iCs/>
          <w:sz w:val="18"/>
          <w:szCs w:val="18"/>
        </w:rPr>
      </w:pPr>
      <w:r w:rsidRPr="005B25A1">
        <w:rPr>
          <w:i/>
          <w:iCs/>
          <w:sz w:val="18"/>
          <w:szCs w:val="18"/>
        </w:rPr>
        <w:t>Bahador (NTT DOCOMO) provides comments.</w:t>
      </w:r>
    </w:p>
    <w:p w14:paraId="37B8D3DB" w14:textId="77777777" w:rsidR="00175EE2" w:rsidRDefault="00175EE2" w:rsidP="00175EE2">
      <w:pPr>
        <w:pStyle w:val="FP"/>
        <w:keepNext/>
        <w:rPr>
          <w:i/>
          <w:iCs/>
          <w:sz w:val="18"/>
          <w:szCs w:val="18"/>
        </w:rPr>
      </w:pPr>
      <w:proofErr w:type="spellStart"/>
      <w:r w:rsidRPr="005B25A1">
        <w:rPr>
          <w:i/>
          <w:iCs/>
          <w:sz w:val="18"/>
          <w:szCs w:val="18"/>
        </w:rPr>
        <w:t>Yuang</w:t>
      </w:r>
      <w:proofErr w:type="spellEnd"/>
      <w:r w:rsidRPr="005B25A1">
        <w:rPr>
          <w:i/>
          <w:iCs/>
          <w:sz w:val="18"/>
          <w:szCs w:val="18"/>
        </w:rPr>
        <w:t xml:space="preserve"> (ZTE) provides comments.</w:t>
      </w:r>
    </w:p>
    <w:p w14:paraId="48A44549" w14:textId="77777777" w:rsidR="00175EE2" w:rsidRDefault="00175EE2" w:rsidP="00175EE2">
      <w:pPr>
        <w:pStyle w:val="FP"/>
        <w:keepNext/>
        <w:rPr>
          <w:i/>
          <w:iCs/>
          <w:sz w:val="18"/>
          <w:szCs w:val="18"/>
        </w:rPr>
      </w:pPr>
      <w:r w:rsidRPr="005B25A1">
        <w:rPr>
          <w:i/>
          <w:iCs/>
          <w:sz w:val="18"/>
          <w:szCs w:val="18"/>
        </w:rPr>
        <w:t>David (Samsung) replies to comments, provides r01.</w:t>
      </w:r>
    </w:p>
    <w:p w14:paraId="6102DB5B"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comments on r01.</w:t>
      </w:r>
    </w:p>
    <w:p w14:paraId="45A62A18" w14:textId="77777777" w:rsidR="00175EE2" w:rsidRDefault="00175EE2" w:rsidP="00175EE2">
      <w:pPr>
        <w:pStyle w:val="FP"/>
        <w:keepNext/>
        <w:rPr>
          <w:i/>
          <w:iCs/>
          <w:sz w:val="18"/>
          <w:szCs w:val="18"/>
        </w:rPr>
      </w:pPr>
      <w:r w:rsidRPr="005B25A1">
        <w:rPr>
          <w:i/>
          <w:iCs/>
          <w:sz w:val="18"/>
          <w:szCs w:val="18"/>
        </w:rPr>
        <w:t>David (Samsung) replies to KDDI.</w:t>
      </w:r>
    </w:p>
    <w:p w14:paraId="12A9B41C" w14:textId="77777777" w:rsidR="00175EE2" w:rsidRDefault="00175EE2" w:rsidP="00175EE2">
      <w:pPr>
        <w:pStyle w:val="FP"/>
        <w:keepNext/>
        <w:rPr>
          <w:i/>
          <w:iCs/>
          <w:sz w:val="18"/>
          <w:szCs w:val="18"/>
        </w:rPr>
      </w:pPr>
      <w:r w:rsidRPr="005B25A1">
        <w:rPr>
          <w:i/>
          <w:iCs/>
          <w:sz w:val="18"/>
          <w:szCs w:val="18"/>
        </w:rPr>
        <w:t>Belen (Ericsson) asks questions for clarification.</w:t>
      </w:r>
    </w:p>
    <w:p w14:paraId="136F6466" w14:textId="77777777" w:rsidR="00175EE2" w:rsidRDefault="00175EE2" w:rsidP="00175EE2">
      <w:pPr>
        <w:pStyle w:val="FP"/>
        <w:keepNext/>
        <w:rPr>
          <w:i/>
          <w:iCs/>
          <w:sz w:val="18"/>
          <w:szCs w:val="18"/>
        </w:rPr>
      </w:pPr>
      <w:r w:rsidRPr="005B25A1">
        <w:rPr>
          <w:i/>
          <w:iCs/>
          <w:sz w:val="18"/>
          <w:szCs w:val="18"/>
        </w:rPr>
        <w:t>David (Samsung) replies to Ericsson.</w:t>
      </w:r>
    </w:p>
    <w:p w14:paraId="336B68CF" w14:textId="77777777" w:rsidR="00175EE2" w:rsidRDefault="00175EE2" w:rsidP="00175EE2">
      <w:pPr>
        <w:pStyle w:val="FP"/>
        <w:keepNext/>
        <w:rPr>
          <w:i/>
          <w:iCs/>
          <w:sz w:val="18"/>
          <w:szCs w:val="18"/>
        </w:rPr>
      </w:pPr>
      <w:r w:rsidRPr="005B25A1">
        <w:rPr>
          <w:i/>
          <w:iCs/>
          <w:sz w:val="18"/>
          <w:szCs w:val="18"/>
        </w:rPr>
        <w:t>Thomas (Nokia) comments that use case is still unclear.</w:t>
      </w:r>
    </w:p>
    <w:p w14:paraId="3AA0992D"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replies to David and comments on r02.</w:t>
      </w:r>
    </w:p>
    <w:p w14:paraId="3E21343B" w14:textId="77777777" w:rsidR="00175EE2" w:rsidRDefault="00175EE2" w:rsidP="00175EE2">
      <w:pPr>
        <w:pStyle w:val="FP"/>
        <w:keepNext/>
        <w:rPr>
          <w:i/>
          <w:iCs/>
          <w:sz w:val="18"/>
          <w:szCs w:val="18"/>
        </w:rPr>
      </w:pPr>
      <w:r w:rsidRPr="005B25A1">
        <w:rPr>
          <w:i/>
          <w:iCs/>
          <w:sz w:val="18"/>
          <w:szCs w:val="18"/>
        </w:rPr>
        <w:t>Haiyang (Huawei) comments and provides r02.</w:t>
      </w:r>
    </w:p>
    <w:p w14:paraId="1ADD8FF5" w14:textId="77777777" w:rsidR="00175EE2" w:rsidRDefault="00175EE2" w:rsidP="00175EE2">
      <w:pPr>
        <w:pStyle w:val="FP"/>
        <w:keepNext/>
        <w:rPr>
          <w:i/>
          <w:iCs/>
          <w:sz w:val="18"/>
          <w:szCs w:val="18"/>
        </w:rPr>
      </w:pPr>
      <w:r w:rsidRPr="005B25A1">
        <w:rPr>
          <w:i/>
          <w:iCs/>
          <w:sz w:val="18"/>
          <w:szCs w:val="18"/>
        </w:rPr>
        <w:t>Jingran(OPPO) comments that this use case still need update.</w:t>
      </w:r>
    </w:p>
    <w:p w14:paraId="40E85949" w14:textId="77777777" w:rsidR="00175EE2" w:rsidRDefault="00175EE2" w:rsidP="00175EE2">
      <w:pPr>
        <w:pStyle w:val="FP"/>
        <w:keepNext/>
        <w:rPr>
          <w:i/>
          <w:iCs/>
          <w:sz w:val="18"/>
          <w:szCs w:val="18"/>
        </w:rPr>
      </w:pPr>
      <w:r w:rsidRPr="005B25A1">
        <w:rPr>
          <w:i/>
          <w:iCs/>
          <w:sz w:val="18"/>
          <w:szCs w:val="18"/>
        </w:rPr>
        <w:t>Bahador (NTT DOCOMO) provides further comments on top of the OPPO's comment.</w:t>
      </w:r>
    </w:p>
    <w:p w14:paraId="2CB61099" w14:textId="77777777" w:rsidR="00175EE2" w:rsidRDefault="00175EE2" w:rsidP="00175EE2">
      <w:pPr>
        <w:pStyle w:val="FP"/>
        <w:keepNext/>
        <w:rPr>
          <w:i/>
          <w:iCs/>
          <w:sz w:val="18"/>
          <w:szCs w:val="18"/>
        </w:rPr>
      </w:pPr>
      <w:r w:rsidRPr="005B25A1">
        <w:rPr>
          <w:i/>
          <w:iCs/>
          <w:sz w:val="18"/>
          <w:szCs w:val="18"/>
        </w:rPr>
        <w:t>Belen (Ericsson) replies to Samsung.</w:t>
      </w:r>
    </w:p>
    <w:p w14:paraId="5FA79792" w14:textId="77777777" w:rsidR="00175EE2" w:rsidRDefault="00175EE2" w:rsidP="00175EE2">
      <w:pPr>
        <w:pStyle w:val="FP"/>
        <w:keepNext/>
        <w:rPr>
          <w:i/>
          <w:iCs/>
          <w:sz w:val="18"/>
          <w:szCs w:val="18"/>
        </w:rPr>
      </w:pPr>
      <w:r w:rsidRPr="005B25A1">
        <w:rPr>
          <w:i/>
          <w:iCs/>
          <w:sz w:val="18"/>
          <w:szCs w:val="18"/>
        </w:rPr>
        <w:t>Dimitris (Lenovo) comments.</w:t>
      </w:r>
    </w:p>
    <w:p w14:paraId="3B6E9BA6" w14:textId="77777777" w:rsidR="00175EE2" w:rsidRDefault="00175EE2" w:rsidP="00175EE2">
      <w:pPr>
        <w:pStyle w:val="FP"/>
        <w:keepNext/>
        <w:rPr>
          <w:i/>
          <w:iCs/>
          <w:sz w:val="18"/>
          <w:szCs w:val="18"/>
        </w:rPr>
      </w:pPr>
      <w:r w:rsidRPr="005B25A1">
        <w:rPr>
          <w:i/>
          <w:iCs/>
          <w:sz w:val="18"/>
          <w:szCs w:val="18"/>
        </w:rPr>
        <w:t xml:space="preserve">Haiyang (Huawei) clarifies to </w:t>
      </w:r>
      <w:proofErr w:type="spellStart"/>
      <w:r w:rsidRPr="005B25A1">
        <w:rPr>
          <w:i/>
          <w:iCs/>
          <w:sz w:val="18"/>
          <w:szCs w:val="18"/>
        </w:rPr>
        <w:t>Sohei</w:t>
      </w:r>
      <w:proofErr w:type="spellEnd"/>
      <w:r w:rsidRPr="005B25A1">
        <w:rPr>
          <w:i/>
          <w:iCs/>
          <w:sz w:val="18"/>
          <w:szCs w:val="18"/>
        </w:rPr>
        <w:t xml:space="preserve"> (KDDI).</w:t>
      </w:r>
    </w:p>
    <w:p w14:paraId="1D560074" w14:textId="77777777" w:rsidR="00175EE2" w:rsidRDefault="00175EE2" w:rsidP="00175EE2">
      <w:pPr>
        <w:pStyle w:val="FP"/>
        <w:keepNext/>
        <w:rPr>
          <w:i/>
          <w:iCs/>
          <w:sz w:val="18"/>
          <w:szCs w:val="18"/>
        </w:rPr>
      </w:pPr>
      <w:r w:rsidRPr="005B25A1">
        <w:rPr>
          <w:i/>
          <w:iCs/>
          <w:sz w:val="18"/>
          <w:szCs w:val="18"/>
        </w:rPr>
        <w:t>David (Samsung) replies to all comments, provides r03.</w:t>
      </w:r>
    </w:p>
    <w:p w14:paraId="075C311E" w14:textId="77777777" w:rsidR="00175EE2" w:rsidRDefault="00175EE2" w:rsidP="00175EE2">
      <w:pPr>
        <w:pStyle w:val="FP"/>
        <w:keepNext/>
        <w:rPr>
          <w:i/>
          <w:iCs/>
          <w:sz w:val="18"/>
          <w:szCs w:val="18"/>
        </w:rPr>
      </w:pPr>
      <w:r w:rsidRPr="005B25A1">
        <w:rPr>
          <w:i/>
          <w:iCs/>
          <w:sz w:val="18"/>
          <w:szCs w:val="18"/>
        </w:rPr>
        <w:t>David (Samsung) replies to Lenovo.</w:t>
      </w:r>
    </w:p>
    <w:p w14:paraId="76D5109B" w14:textId="77777777" w:rsidR="00175EE2" w:rsidRDefault="00175EE2" w:rsidP="00175EE2">
      <w:pPr>
        <w:pStyle w:val="FP"/>
        <w:keepNext/>
        <w:rPr>
          <w:i/>
          <w:iCs/>
          <w:sz w:val="18"/>
          <w:szCs w:val="18"/>
        </w:rPr>
      </w:pPr>
      <w:r w:rsidRPr="005B25A1">
        <w:rPr>
          <w:i/>
          <w:iCs/>
          <w:sz w:val="18"/>
          <w:szCs w:val="18"/>
        </w:rPr>
        <w:t>Abbas (</w:t>
      </w:r>
      <w:proofErr w:type="spellStart"/>
      <w:r w:rsidRPr="005B25A1">
        <w:rPr>
          <w:i/>
          <w:iCs/>
          <w:sz w:val="18"/>
          <w:szCs w:val="18"/>
        </w:rPr>
        <w:t>Futurewei</w:t>
      </w:r>
      <w:proofErr w:type="spellEnd"/>
      <w:r w:rsidRPr="005B25A1">
        <w:rPr>
          <w:i/>
          <w:iCs/>
          <w:sz w:val="18"/>
          <w:szCs w:val="18"/>
        </w:rPr>
        <w:t>) comments and supports this UC.</w:t>
      </w:r>
    </w:p>
    <w:p w14:paraId="66EAF9CD" w14:textId="77777777" w:rsidR="00175EE2" w:rsidRDefault="00175EE2" w:rsidP="00175EE2">
      <w:pPr>
        <w:pStyle w:val="FP"/>
        <w:keepNext/>
        <w:rPr>
          <w:i/>
          <w:iCs/>
          <w:sz w:val="18"/>
          <w:szCs w:val="18"/>
        </w:rPr>
      </w:pPr>
      <w:r w:rsidRPr="005B25A1">
        <w:rPr>
          <w:i/>
          <w:iCs/>
          <w:sz w:val="18"/>
          <w:szCs w:val="18"/>
        </w:rPr>
        <w:t xml:space="preserve">David (Samsung) thanks </w:t>
      </w:r>
      <w:proofErr w:type="spellStart"/>
      <w:r w:rsidRPr="005B25A1">
        <w:rPr>
          <w:i/>
          <w:iCs/>
          <w:sz w:val="18"/>
          <w:szCs w:val="18"/>
        </w:rPr>
        <w:t>Futurewei</w:t>
      </w:r>
      <w:proofErr w:type="spellEnd"/>
      <w:r w:rsidRPr="005B25A1">
        <w:rPr>
          <w:i/>
          <w:iCs/>
          <w:sz w:val="18"/>
          <w:szCs w:val="18"/>
        </w:rPr>
        <w:t>, provides r04.</w:t>
      </w:r>
    </w:p>
    <w:p w14:paraId="5F7E121A" w14:textId="77777777" w:rsidR="00175EE2" w:rsidRDefault="00175EE2" w:rsidP="00175EE2">
      <w:pPr>
        <w:pStyle w:val="FP"/>
        <w:keepNext/>
        <w:rPr>
          <w:i/>
          <w:iCs/>
          <w:sz w:val="18"/>
          <w:szCs w:val="18"/>
        </w:rPr>
      </w:pPr>
      <w:r w:rsidRPr="005B25A1">
        <w:rPr>
          <w:i/>
          <w:iCs/>
          <w:sz w:val="18"/>
          <w:szCs w:val="18"/>
        </w:rPr>
        <w:t>Abbas (</w:t>
      </w:r>
      <w:proofErr w:type="spellStart"/>
      <w:r w:rsidRPr="005B25A1">
        <w:rPr>
          <w:i/>
          <w:iCs/>
          <w:sz w:val="18"/>
          <w:szCs w:val="18"/>
        </w:rPr>
        <w:t>Futurewei</w:t>
      </w:r>
      <w:proofErr w:type="spellEnd"/>
      <w:r w:rsidRPr="005B25A1">
        <w:rPr>
          <w:i/>
          <w:iCs/>
          <w:sz w:val="18"/>
          <w:szCs w:val="18"/>
        </w:rPr>
        <w:t>) co-signs r04.</w:t>
      </w:r>
    </w:p>
    <w:p w14:paraId="0289471E" w14:textId="77777777" w:rsidR="00175EE2" w:rsidRDefault="00175EE2" w:rsidP="00175EE2">
      <w:pPr>
        <w:pStyle w:val="FP"/>
        <w:keepNext/>
        <w:rPr>
          <w:i/>
          <w:iCs/>
          <w:sz w:val="18"/>
          <w:szCs w:val="18"/>
        </w:rPr>
      </w:pPr>
      <w:r w:rsidRPr="005B25A1">
        <w:rPr>
          <w:i/>
          <w:iCs/>
          <w:sz w:val="18"/>
          <w:szCs w:val="18"/>
        </w:rPr>
        <w:t>Thomas(Nokia) reminds that his previous questions were not addressed and questions if slice load analytics are a good example for VFL.</w:t>
      </w:r>
    </w:p>
    <w:p w14:paraId="6779EAF1"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replies to Haiyang and David and </w:t>
      </w:r>
      <w:proofErr w:type="spellStart"/>
      <w:r w:rsidRPr="005B25A1">
        <w:rPr>
          <w:i/>
          <w:iCs/>
          <w:sz w:val="18"/>
          <w:szCs w:val="18"/>
        </w:rPr>
        <w:t>coments</w:t>
      </w:r>
      <w:proofErr w:type="spellEnd"/>
      <w:r w:rsidRPr="005B25A1">
        <w:rPr>
          <w:i/>
          <w:iCs/>
          <w:sz w:val="18"/>
          <w:szCs w:val="18"/>
        </w:rPr>
        <w:t>.</w:t>
      </w:r>
    </w:p>
    <w:p w14:paraId="4B36FD5D" w14:textId="77777777" w:rsidR="00175EE2" w:rsidRDefault="00175EE2" w:rsidP="00175EE2">
      <w:pPr>
        <w:pStyle w:val="FP"/>
        <w:keepNext/>
        <w:rPr>
          <w:i/>
          <w:iCs/>
          <w:sz w:val="18"/>
          <w:szCs w:val="18"/>
        </w:rPr>
      </w:pPr>
      <w:r w:rsidRPr="005B25A1">
        <w:rPr>
          <w:i/>
          <w:iCs/>
          <w:sz w:val="18"/>
          <w:szCs w:val="18"/>
        </w:rPr>
        <w:t>David (Samsung) clarifies to Nokia that answers were indeed provided; provides further replies to Nokia and KDDI.</w:t>
      </w:r>
    </w:p>
    <w:p w14:paraId="17A2B327" w14:textId="77777777" w:rsidR="00175EE2" w:rsidRDefault="00175EE2" w:rsidP="00175EE2">
      <w:pPr>
        <w:pStyle w:val="FP"/>
        <w:keepNext/>
        <w:rPr>
          <w:i/>
          <w:iCs/>
          <w:sz w:val="18"/>
          <w:szCs w:val="18"/>
        </w:rPr>
      </w:pPr>
      <w:r w:rsidRPr="005B25A1">
        <w:rPr>
          <w:i/>
          <w:iCs/>
          <w:sz w:val="18"/>
          <w:szCs w:val="18"/>
        </w:rPr>
        <w:t>Belen (Ericsson) thinks that this use case covers some more complex scenarios, and as such it should not be prioritized in this release.</w:t>
      </w:r>
    </w:p>
    <w:p w14:paraId="57BF94E4" w14:textId="77777777" w:rsidR="00175EE2" w:rsidRDefault="00175EE2" w:rsidP="00175EE2">
      <w:pPr>
        <w:pStyle w:val="FP"/>
        <w:keepNext/>
        <w:rPr>
          <w:i/>
          <w:iCs/>
          <w:sz w:val="18"/>
          <w:szCs w:val="18"/>
        </w:rPr>
      </w:pPr>
      <w:r w:rsidRPr="005B25A1">
        <w:rPr>
          <w:i/>
          <w:iCs/>
          <w:sz w:val="18"/>
          <w:szCs w:val="18"/>
        </w:rPr>
        <w:t>Thomas(Nokia) agrees that the benefits of this use case compared to the existing HFL are questionable, in particular considering slice load analytics. Suggest postponing the issue to see if we can agree any use case for VFL within the 5GC with more compelling justification.</w:t>
      </w:r>
    </w:p>
    <w:p w14:paraId="6BBFD1BB" w14:textId="77777777" w:rsidR="00175EE2" w:rsidRDefault="00175EE2" w:rsidP="00175EE2">
      <w:pPr>
        <w:pStyle w:val="FP"/>
        <w:keepNext/>
        <w:rPr>
          <w:i/>
          <w:iCs/>
          <w:sz w:val="18"/>
          <w:szCs w:val="18"/>
        </w:rPr>
      </w:pPr>
      <w:r w:rsidRPr="005B25A1">
        <w:rPr>
          <w:i/>
          <w:iCs/>
          <w:sz w:val="18"/>
          <w:szCs w:val="18"/>
        </w:rPr>
        <w:t>David (Samsung) replies to Nokia and Ericsson, believes the technical observations for the suitability of this UC are perfectly valid and compliant with the SID, and rejects the argument that this UC expands the scope as most of the required work to enable VFL in the 5GC is common across use cases.</w:t>
      </w:r>
    </w:p>
    <w:p w14:paraId="38DDEA25" w14:textId="77777777" w:rsidR="00175EE2" w:rsidRDefault="00175EE2" w:rsidP="00175EE2">
      <w:pPr>
        <w:pStyle w:val="FP"/>
        <w:keepNext/>
        <w:rPr>
          <w:i/>
          <w:iCs/>
          <w:sz w:val="18"/>
          <w:szCs w:val="18"/>
        </w:rPr>
      </w:pPr>
      <w:r w:rsidRPr="005B25A1">
        <w:rPr>
          <w:i/>
          <w:iCs/>
          <w:sz w:val="18"/>
          <w:szCs w:val="18"/>
        </w:rPr>
        <w:t xml:space="preserve">Haiyang (Huawei) provides r05 based on </w:t>
      </w:r>
      <w:proofErr w:type="spellStart"/>
      <w:r w:rsidRPr="005B25A1">
        <w:rPr>
          <w:i/>
          <w:iCs/>
          <w:sz w:val="18"/>
          <w:szCs w:val="18"/>
        </w:rPr>
        <w:t>Sohei's</w:t>
      </w:r>
      <w:proofErr w:type="spellEnd"/>
      <w:r w:rsidRPr="005B25A1">
        <w:rPr>
          <w:i/>
          <w:iCs/>
          <w:sz w:val="18"/>
          <w:szCs w:val="18"/>
        </w:rPr>
        <w:t xml:space="preserve"> suggestion.</w:t>
      </w:r>
    </w:p>
    <w:p w14:paraId="346C66FB" w14:textId="77777777" w:rsidR="00175EE2" w:rsidRDefault="00175EE2" w:rsidP="00175EE2">
      <w:pPr>
        <w:pStyle w:val="FP"/>
        <w:keepNext/>
        <w:rPr>
          <w:i/>
          <w:iCs/>
          <w:sz w:val="18"/>
          <w:szCs w:val="18"/>
        </w:rPr>
      </w:pPr>
      <w:r w:rsidRPr="005B25A1">
        <w:rPr>
          <w:i/>
          <w:iCs/>
          <w:sz w:val="18"/>
          <w:szCs w:val="18"/>
        </w:rPr>
        <w:t>David (Samsung) is OK with r05, hopes KDDI can live with r05.</w:t>
      </w:r>
    </w:p>
    <w:p w14:paraId="3DB78759" w14:textId="77777777" w:rsidR="00175EE2" w:rsidRDefault="00175EE2" w:rsidP="00175EE2">
      <w:pPr>
        <w:pStyle w:val="FP"/>
        <w:keepNext/>
        <w:rPr>
          <w:i/>
          <w:iCs/>
          <w:sz w:val="18"/>
          <w:szCs w:val="18"/>
        </w:rPr>
      </w:pPr>
      <w:r w:rsidRPr="005B25A1">
        <w:rPr>
          <w:i/>
          <w:iCs/>
          <w:sz w:val="18"/>
          <w:szCs w:val="18"/>
        </w:rPr>
        <w:t>Thomas(Nokia) finds use case to use VFL for different geographical areas in 5GC not convincing.</w:t>
      </w:r>
    </w:p>
    <w:p w14:paraId="44D024D8" w14:textId="77777777" w:rsidR="00175EE2" w:rsidRDefault="00175EE2" w:rsidP="00175EE2">
      <w:pPr>
        <w:pStyle w:val="FP"/>
        <w:keepNext/>
        <w:rPr>
          <w:i/>
          <w:iCs/>
          <w:sz w:val="18"/>
          <w:szCs w:val="18"/>
        </w:rPr>
      </w:pPr>
      <w:r w:rsidRPr="005B25A1">
        <w:rPr>
          <w:i/>
          <w:iCs/>
          <w:sz w:val="18"/>
          <w:szCs w:val="18"/>
        </w:rPr>
        <w:t>David (Samsung) thinks Thomas is not really commenting on the scope of this use case, the motivation is not different geographical areas but rather aggregating models for same samples and different features. This can be the case for many analytics.</w:t>
      </w:r>
    </w:p>
    <w:p w14:paraId="00223F33" w14:textId="77777777" w:rsidR="00175EE2" w:rsidRDefault="00175EE2" w:rsidP="00175EE2">
      <w:pPr>
        <w:pStyle w:val="FP"/>
        <w:keepNext/>
        <w:rPr>
          <w:i/>
          <w:iCs/>
          <w:sz w:val="18"/>
          <w:szCs w:val="18"/>
        </w:rPr>
      </w:pPr>
      <w:r w:rsidRPr="005B25A1">
        <w:rPr>
          <w:i/>
          <w:iCs/>
          <w:sz w:val="18"/>
          <w:szCs w:val="18"/>
        </w:rPr>
        <w:t>Thomas replies to David that wording is still very confusing and suggest postponing the contribution.</w:t>
      </w:r>
    </w:p>
    <w:p w14:paraId="3CDF3B01" w14:textId="77777777" w:rsidR="00175EE2" w:rsidRDefault="00175EE2" w:rsidP="00175EE2">
      <w:pPr>
        <w:pStyle w:val="FP"/>
        <w:keepNext/>
        <w:rPr>
          <w:i/>
          <w:iCs/>
          <w:sz w:val="18"/>
          <w:szCs w:val="18"/>
        </w:rPr>
      </w:pPr>
      <w:r w:rsidRPr="005B25A1">
        <w:rPr>
          <w:i/>
          <w:iCs/>
          <w:sz w:val="18"/>
          <w:szCs w:val="18"/>
        </w:rPr>
        <w:t>==== Revisions Deadline ====.</w:t>
      </w:r>
    </w:p>
    <w:p w14:paraId="5AE76709"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is OK with r05 but considers that r05 is possible but quite rare.</w:t>
      </w:r>
    </w:p>
    <w:p w14:paraId="7A68AC0B" w14:textId="77777777" w:rsidR="00175EE2" w:rsidRDefault="00175EE2" w:rsidP="00175EE2">
      <w:pPr>
        <w:pStyle w:val="FP"/>
        <w:keepNext/>
        <w:rPr>
          <w:i/>
          <w:iCs/>
          <w:sz w:val="18"/>
          <w:szCs w:val="18"/>
        </w:rPr>
      </w:pPr>
      <w:r w:rsidRPr="005B25A1">
        <w:rPr>
          <w:i/>
          <w:iCs/>
          <w:sz w:val="18"/>
          <w:szCs w:val="18"/>
        </w:rPr>
        <w:t>Thomas(Nokia) request to postpone this contribution.</w:t>
      </w:r>
    </w:p>
    <w:p w14:paraId="1C9D11CB" w14:textId="77777777" w:rsidR="00175EE2" w:rsidRDefault="00175EE2" w:rsidP="00175EE2">
      <w:pPr>
        <w:pStyle w:val="FP"/>
        <w:keepNext/>
        <w:rPr>
          <w:i/>
          <w:iCs/>
          <w:sz w:val="18"/>
          <w:szCs w:val="18"/>
        </w:rPr>
      </w:pPr>
      <w:r w:rsidRPr="005B25A1">
        <w:rPr>
          <w:i/>
          <w:iCs/>
          <w:sz w:val="18"/>
          <w:szCs w:val="18"/>
        </w:rPr>
        <w:t>David (Samsung) thanks KDDI for their acceptance of r05, offers an EN on top of r05 as a compromise for companies who aren't satisfied with the UC wording.</w:t>
      </w:r>
    </w:p>
    <w:p w14:paraId="50C04C85" w14:textId="77777777" w:rsidR="00175EE2" w:rsidRDefault="00175EE2" w:rsidP="00175EE2">
      <w:pPr>
        <w:pStyle w:val="FP"/>
        <w:keepNext/>
        <w:rPr>
          <w:i/>
          <w:iCs/>
          <w:sz w:val="18"/>
          <w:szCs w:val="18"/>
        </w:rPr>
      </w:pPr>
      <w:r w:rsidRPr="005B25A1">
        <w:rPr>
          <w:i/>
          <w:iCs/>
          <w:sz w:val="18"/>
          <w:szCs w:val="18"/>
        </w:rPr>
        <w:t>David (Samsung) requests this paper to be opened at CC3/CC4.</w:t>
      </w:r>
    </w:p>
    <w:p w14:paraId="7C4477DC" w14:textId="77777777" w:rsidR="00175EE2" w:rsidRDefault="00175EE2" w:rsidP="00175EE2">
      <w:pPr>
        <w:pStyle w:val="FP"/>
        <w:keepNext/>
        <w:rPr>
          <w:i/>
          <w:iCs/>
          <w:sz w:val="18"/>
          <w:szCs w:val="18"/>
        </w:rPr>
      </w:pPr>
      <w:r w:rsidRPr="005B25A1">
        <w:rPr>
          <w:i/>
          <w:iCs/>
          <w:sz w:val="18"/>
          <w:szCs w:val="18"/>
        </w:rPr>
        <w:t>==== Final Comments Deadline ====.</w:t>
      </w:r>
    </w:p>
    <w:p w14:paraId="69B72230" w14:textId="77777777" w:rsidR="00175EE2" w:rsidRPr="005B25A1" w:rsidRDefault="00175EE2" w:rsidP="00175EE2">
      <w:pPr>
        <w:pStyle w:val="FP"/>
        <w:keepNext/>
        <w:rPr>
          <w:i/>
          <w:iCs/>
          <w:sz w:val="18"/>
          <w:szCs w:val="18"/>
        </w:rPr>
      </w:pPr>
    </w:p>
    <w:p w14:paraId="31A7819A" w14:textId="77777777" w:rsidR="00175EE2" w:rsidRPr="005B25A1" w:rsidRDefault="00175EE2" w:rsidP="00175EE2">
      <w:pPr>
        <w:keepNext/>
        <w:keepLines/>
        <w:rPr>
          <w:b/>
          <w:bCs/>
        </w:rPr>
      </w:pPr>
      <w:r>
        <w:rPr>
          <w:b/>
          <w:bCs/>
        </w:rPr>
        <w:t>CC#4</w:t>
      </w:r>
      <w:r w:rsidRPr="005B25A1">
        <w:rPr>
          <w:b/>
          <w:bCs/>
        </w:rPr>
        <w:t xml:space="preserve"> Discussion:</w:t>
      </w:r>
    </w:p>
    <w:p w14:paraId="5C7B5C36" w14:textId="77777777" w:rsidR="00175EE2" w:rsidRPr="005B25A1" w:rsidRDefault="00175EE2" w:rsidP="00175EE2">
      <w:pPr>
        <w:keepNext/>
        <w:keepLines/>
      </w:pPr>
      <w:r>
        <w:t>Samsung proposed r05 + an editors note</w:t>
      </w:r>
      <w:r w:rsidRPr="005B25A1">
        <w:t>.</w:t>
      </w:r>
      <w:r>
        <w:t xml:space="preserve"> Nokia asked for this to be postponed to the next meeting. Samsung commented that VLF training is in the scope of the work and there are no use cases included so far and preferred to make some progress now with the limited time that is available. vivo commented that postponing this is inefficient and suggested adding a way forward in the Chair notes and agreeing r05 at this meeting. Nokia did not agree to r05. Ericsson commented that the use cases are not considered realistic and suggested noting this. This was then </w:t>
      </w:r>
      <w:r w:rsidRPr="0034356E">
        <w:rPr>
          <w:color w:val="0000FF"/>
        </w:rPr>
        <w:t>postponed</w:t>
      </w:r>
      <w:r>
        <w:t>.</w:t>
      </w:r>
    </w:p>
    <w:p w14:paraId="038D6F25" w14:textId="77777777" w:rsidR="00175EE2" w:rsidRDefault="00175EE2" w:rsidP="00175EE2">
      <w:r w:rsidRPr="005B25A1">
        <w:rPr>
          <w:b/>
          <w:bCs/>
        </w:rPr>
        <w:t>Status:</w:t>
      </w:r>
      <w:r>
        <w:t xml:space="preserve"> </w:t>
      </w:r>
      <w:r w:rsidRPr="0034356E">
        <w:rPr>
          <w:color w:val="0000FF"/>
        </w:rPr>
        <w:t>Postponed</w:t>
      </w:r>
      <w:r>
        <w:t>.</w:t>
      </w:r>
    </w:p>
    <w:p w14:paraId="3BE48A41" w14:textId="77777777" w:rsidR="00175EE2" w:rsidRDefault="00175EE2" w:rsidP="00175EE2"/>
    <w:p w14:paraId="2032DFD0" w14:textId="77777777" w:rsidR="00175EE2" w:rsidRDefault="00175EE2" w:rsidP="00175EE2">
      <w:pPr>
        <w:pStyle w:val="NormTop"/>
      </w:pPr>
      <w:r>
        <w:rPr>
          <w:color w:val="0000FF"/>
        </w:rPr>
        <w:lastRenderedPageBreak/>
        <w:t>S2-2401068</w:t>
      </w:r>
      <w:r w:rsidRPr="00D53282">
        <w:t xml:space="preserve"> </w:t>
      </w:r>
      <w:r>
        <w:t>(P-CR) 23.700-84: Use case for user experience evaluation based on VFL. (Source: China Mobile)</w:t>
      </w:r>
      <w:r>
        <w:br/>
      </w:r>
      <w:r w:rsidRPr="00D53282">
        <w:rPr>
          <w:b/>
        </w:rPr>
        <w:t>Document for:</w:t>
      </w:r>
      <w:r w:rsidRPr="00D53282">
        <w:t xml:space="preserve"> </w:t>
      </w:r>
      <w:r>
        <w:t>Approval</w:t>
      </w:r>
      <w:r>
        <w:br/>
      </w:r>
      <w:r w:rsidRPr="00D53282">
        <w:rPr>
          <w:b/>
        </w:rPr>
        <w:t>Abstract:</w:t>
      </w:r>
      <w:r w:rsidRPr="00D53282">
        <w:t xml:space="preserve"> </w:t>
      </w:r>
      <w:r>
        <w:br/>
        <w:t>Use case for user experience evaluation based on VFL.</w:t>
      </w:r>
    </w:p>
    <w:p w14:paraId="5AC10255" w14:textId="77777777" w:rsidR="00175EE2" w:rsidRPr="005B25A1" w:rsidRDefault="00175EE2" w:rsidP="00175EE2">
      <w:pPr>
        <w:keepNext/>
        <w:keepLines/>
        <w:rPr>
          <w:b/>
          <w:bCs/>
        </w:rPr>
      </w:pPr>
      <w:r w:rsidRPr="005B25A1">
        <w:rPr>
          <w:b/>
          <w:bCs/>
        </w:rPr>
        <w:t>Convenor comment:</w:t>
      </w:r>
    </w:p>
    <w:p w14:paraId="39835391" w14:textId="77777777" w:rsidR="00175EE2" w:rsidRPr="005B25A1" w:rsidRDefault="00175EE2" w:rsidP="00175EE2">
      <w:pPr>
        <w:keepNext/>
        <w:keepLines/>
      </w:pPr>
      <w:r w:rsidRPr="005B25A1">
        <w:t>Baseline (AF and NWDAF VFL Use case including both AF or NWDAF acting as active participant).</w:t>
      </w:r>
    </w:p>
    <w:p w14:paraId="7E29AF99" w14:textId="77777777" w:rsidR="00175EE2" w:rsidRPr="005B25A1" w:rsidRDefault="00175EE2" w:rsidP="00175EE2">
      <w:pPr>
        <w:pStyle w:val="FP"/>
        <w:keepNext/>
        <w:rPr>
          <w:b/>
          <w:bCs/>
          <w:i/>
          <w:iCs/>
          <w:sz w:val="18"/>
          <w:szCs w:val="18"/>
        </w:rPr>
      </w:pPr>
      <w:r w:rsidRPr="005B25A1">
        <w:rPr>
          <w:b/>
          <w:bCs/>
          <w:i/>
          <w:iCs/>
          <w:sz w:val="18"/>
          <w:szCs w:val="18"/>
        </w:rPr>
        <w:t>e-mail discussion:</w:t>
      </w:r>
    </w:p>
    <w:p w14:paraId="20427D31" w14:textId="77777777" w:rsidR="00175EE2" w:rsidRDefault="00175EE2" w:rsidP="00175EE2">
      <w:pPr>
        <w:pStyle w:val="FP"/>
        <w:keepNext/>
        <w:rPr>
          <w:i/>
          <w:iCs/>
          <w:sz w:val="18"/>
          <w:szCs w:val="18"/>
        </w:rPr>
      </w:pPr>
      <w:r w:rsidRPr="005B25A1">
        <w:rPr>
          <w:i/>
          <w:iCs/>
          <w:sz w:val="18"/>
          <w:szCs w:val="18"/>
        </w:rPr>
        <w:t>Megha (Intel) provides comments.</w:t>
      </w:r>
    </w:p>
    <w:p w14:paraId="31C976FA" w14:textId="77777777" w:rsidR="00175EE2" w:rsidRDefault="00175EE2" w:rsidP="00175EE2">
      <w:pPr>
        <w:pStyle w:val="FP"/>
        <w:keepNext/>
        <w:rPr>
          <w:i/>
          <w:iCs/>
          <w:sz w:val="18"/>
          <w:szCs w:val="18"/>
        </w:rPr>
      </w:pPr>
      <w:r w:rsidRPr="005B25A1">
        <w:rPr>
          <w:i/>
          <w:iCs/>
          <w:sz w:val="18"/>
          <w:szCs w:val="18"/>
        </w:rPr>
        <w:t xml:space="preserve">Aihua (CMCC) provides r01 as merged version based on </w:t>
      </w:r>
      <w:proofErr w:type="spellStart"/>
      <w:r w:rsidRPr="005B25A1">
        <w:rPr>
          <w:i/>
          <w:iCs/>
          <w:sz w:val="18"/>
          <w:szCs w:val="18"/>
        </w:rPr>
        <w:t>rapportuer</w:t>
      </w:r>
      <w:proofErr w:type="spellEnd"/>
      <w:r w:rsidRPr="005B25A1">
        <w:rPr>
          <w:i/>
          <w:iCs/>
          <w:sz w:val="18"/>
          <w:szCs w:val="18"/>
        </w:rPr>
        <w:t xml:space="preserve"> suggestion during the </w:t>
      </w:r>
      <w:proofErr w:type="spellStart"/>
      <w:r w:rsidRPr="005B25A1">
        <w:rPr>
          <w:i/>
          <w:iCs/>
          <w:sz w:val="18"/>
          <w:szCs w:val="18"/>
        </w:rPr>
        <w:t>TDoc</w:t>
      </w:r>
      <w:proofErr w:type="spellEnd"/>
      <w:r w:rsidRPr="005B25A1">
        <w:rPr>
          <w:i/>
          <w:iCs/>
          <w:sz w:val="18"/>
          <w:szCs w:val="18"/>
        </w:rPr>
        <w:t xml:space="preserve"> </w:t>
      </w:r>
      <w:proofErr w:type="spellStart"/>
      <w:r w:rsidRPr="005B25A1">
        <w:rPr>
          <w:i/>
          <w:iCs/>
          <w:sz w:val="18"/>
          <w:szCs w:val="18"/>
        </w:rPr>
        <w:t>ording</w:t>
      </w:r>
      <w:proofErr w:type="spellEnd"/>
      <w:r w:rsidRPr="005B25A1">
        <w:rPr>
          <w:i/>
          <w:iCs/>
          <w:sz w:val="18"/>
          <w:szCs w:val="18"/>
        </w:rPr>
        <w:t>.</w:t>
      </w:r>
    </w:p>
    <w:p w14:paraId="18E614D0"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co-signs r01.</w:t>
      </w:r>
    </w:p>
    <w:p w14:paraId="4DB927AF" w14:textId="77777777" w:rsidR="00175EE2" w:rsidRDefault="00175EE2" w:rsidP="00175EE2">
      <w:pPr>
        <w:pStyle w:val="FP"/>
        <w:keepNext/>
        <w:rPr>
          <w:i/>
          <w:iCs/>
          <w:sz w:val="18"/>
          <w:szCs w:val="18"/>
        </w:rPr>
      </w:pPr>
      <w:r w:rsidRPr="005B25A1">
        <w:rPr>
          <w:i/>
          <w:iCs/>
          <w:sz w:val="18"/>
          <w:szCs w:val="18"/>
        </w:rPr>
        <w:t>Jingran (OPPO) comments.</w:t>
      </w:r>
    </w:p>
    <w:p w14:paraId="53344049" w14:textId="77777777" w:rsidR="00175EE2" w:rsidRDefault="00175EE2" w:rsidP="00175EE2">
      <w:pPr>
        <w:pStyle w:val="FP"/>
        <w:keepNext/>
        <w:rPr>
          <w:i/>
          <w:iCs/>
          <w:sz w:val="18"/>
          <w:szCs w:val="18"/>
        </w:rPr>
      </w:pPr>
      <w:r w:rsidRPr="005B25A1">
        <w:rPr>
          <w:i/>
          <w:iCs/>
          <w:sz w:val="18"/>
          <w:szCs w:val="18"/>
        </w:rPr>
        <w:t>Aihua(CMCC) replies to Jingran (OPPO) comment.</w:t>
      </w:r>
    </w:p>
    <w:p w14:paraId="169316F3" w14:textId="77777777" w:rsidR="00175EE2" w:rsidRDefault="00175EE2" w:rsidP="00175EE2">
      <w:pPr>
        <w:pStyle w:val="FP"/>
        <w:keepNext/>
        <w:rPr>
          <w:i/>
          <w:iCs/>
          <w:sz w:val="18"/>
          <w:szCs w:val="18"/>
        </w:rPr>
      </w:pPr>
      <w:r w:rsidRPr="005B25A1">
        <w:rPr>
          <w:i/>
          <w:iCs/>
          <w:sz w:val="18"/>
          <w:szCs w:val="18"/>
        </w:rPr>
        <w:t>David (Samsung) provides comments.</w:t>
      </w:r>
    </w:p>
    <w:p w14:paraId="23E4275E" w14:textId="77777777" w:rsidR="00175EE2" w:rsidRDefault="00175EE2" w:rsidP="00175EE2">
      <w:pPr>
        <w:pStyle w:val="FP"/>
        <w:keepNext/>
        <w:rPr>
          <w:i/>
          <w:iCs/>
          <w:sz w:val="18"/>
          <w:szCs w:val="18"/>
        </w:rPr>
      </w:pPr>
      <w:r w:rsidRPr="005B25A1">
        <w:rPr>
          <w:i/>
          <w:iCs/>
          <w:sz w:val="18"/>
          <w:szCs w:val="18"/>
        </w:rPr>
        <w:t>Belen (Ericsson) provides r02.</w:t>
      </w:r>
    </w:p>
    <w:p w14:paraId="02C718BE" w14:textId="77777777" w:rsidR="00175EE2" w:rsidRDefault="00175EE2" w:rsidP="00175EE2">
      <w:pPr>
        <w:pStyle w:val="FP"/>
        <w:keepNext/>
        <w:rPr>
          <w:i/>
          <w:iCs/>
          <w:sz w:val="18"/>
          <w:szCs w:val="18"/>
        </w:rPr>
      </w:pPr>
      <w:r w:rsidRPr="005B25A1">
        <w:rPr>
          <w:i/>
          <w:iCs/>
          <w:sz w:val="18"/>
          <w:szCs w:val="18"/>
        </w:rPr>
        <w:t>David (Samsung) cannot agree to r02.</w:t>
      </w:r>
    </w:p>
    <w:p w14:paraId="2B0CF177" w14:textId="77777777" w:rsidR="00175EE2" w:rsidRDefault="00175EE2" w:rsidP="00175EE2">
      <w:pPr>
        <w:pStyle w:val="FP"/>
        <w:keepNext/>
        <w:rPr>
          <w:i/>
          <w:iCs/>
          <w:sz w:val="18"/>
          <w:szCs w:val="18"/>
        </w:rPr>
      </w:pPr>
      <w:r w:rsidRPr="005B25A1">
        <w:rPr>
          <w:i/>
          <w:iCs/>
          <w:sz w:val="18"/>
          <w:szCs w:val="18"/>
        </w:rPr>
        <w:t>Bahador (NTT DOCOMO) provides a comment.</w:t>
      </w:r>
    </w:p>
    <w:p w14:paraId="2A981DCD"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replies to David and Bahador.</w:t>
      </w:r>
    </w:p>
    <w:p w14:paraId="28BC1B77" w14:textId="77777777" w:rsidR="00175EE2" w:rsidRDefault="00175EE2" w:rsidP="00175EE2">
      <w:pPr>
        <w:pStyle w:val="FP"/>
        <w:keepNext/>
        <w:rPr>
          <w:i/>
          <w:iCs/>
          <w:sz w:val="18"/>
          <w:szCs w:val="18"/>
        </w:rPr>
      </w:pPr>
      <w:r w:rsidRPr="005B25A1">
        <w:rPr>
          <w:i/>
          <w:iCs/>
          <w:sz w:val="18"/>
          <w:szCs w:val="18"/>
        </w:rPr>
        <w:t>Jihoon (ETRI) provides comments.</w:t>
      </w:r>
    </w:p>
    <w:p w14:paraId="53765D7A" w14:textId="77777777" w:rsidR="00175EE2" w:rsidRDefault="00175EE2" w:rsidP="00175EE2">
      <w:pPr>
        <w:pStyle w:val="FP"/>
        <w:keepNext/>
        <w:rPr>
          <w:i/>
          <w:iCs/>
          <w:sz w:val="18"/>
          <w:szCs w:val="18"/>
        </w:rPr>
      </w:pPr>
      <w:r w:rsidRPr="005B25A1">
        <w:rPr>
          <w:i/>
          <w:iCs/>
          <w:sz w:val="18"/>
          <w:szCs w:val="18"/>
        </w:rPr>
        <w:t>Aihua(CMCC) provides r03.</w:t>
      </w:r>
    </w:p>
    <w:p w14:paraId="7EECE277" w14:textId="77777777" w:rsidR="00175EE2" w:rsidRDefault="00175EE2" w:rsidP="00175EE2">
      <w:pPr>
        <w:pStyle w:val="FP"/>
        <w:keepNext/>
        <w:rPr>
          <w:i/>
          <w:iCs/>
          <w:sz w:val="18"/>
          <w:szCs w:val="18"/>
        </w:rPr>
      </w:pPr>
      <w:r w:rsidRPr="005B25A1">
        <w:rPr>
          <w:i/>
          <w:iCs/>
          <w:sz w:val="18"/>
          <w:szCs w:val="18"/>
        </w:rPr>
        <w:t>Jingran(OPPO) comments on the r03.</w:t>
      </w:r>
    </w:p>
    <w:p w14:paraId="60B8E491" w14:textId="77777777" w:rsidR="00175EE2" w:rsidRDefault="00175EE2" w:rsidP="00175EE2">
      <w:pPr>
        <w:pStyle w:val="FP"/>
        <w:keepNext/>
        <w:rPr>
          <w:i/>
          <w:iCs/>
          <w:sz w:val="18"/>
          <w:szCs w:val="18"/>
        </w:rPr>
      </w:pPr>
      <w:r w:rsidRPr="005B25A1">
        <w:rPr>
          <w:i/>
          <w:iCs/>
          <w:sz w:val="18"/>
          <w:szCs w:val="18"/>
        </w:rPr>
        <w:t>Dimitris (Lenovo) provides r04 and cosigns.</w:t>
      </w:r>
    </w:p>
    <w:p w14:paraId="302579E6" w14:textId="77777777" w:rsidR="00175EE2" w:rsidRDefault="00175EE2" w:rsidP="00175EE2">
      <w:pPr>
        <w:pStyle w:val="FP"/>
        <w:keepNext/>
        <w:rPr>
          <w:i/>
          <w:iCs/>
          <w:sz w:val="18"/>
          <w:szCs w:val="18"/>
        </w:rPr>
      </w:pPr>
      <w:r w:rsidRPr="005B25A1">
        <w:rPr>
          <w:i/>
          <w:iCs/>
          <w:sz w:val="18"/>
          <w:szCs w:val="18"/>
        </w:rPr>
        <w:t>Bahador (NTT DOCOMO) supports r04.</w:t>
      </w:r>
    </w:p>
    <w:p w14:paraId="28C243A0" w14:textId="77777777" w:rsidR="00175EE2" w:rsidRDefault="00175EE2" w:rsidP="00175EE2">
      <w:pPr>
        <w:pStyle w:val="FP"/>
        <w:keepNext/>
        <w:rPr>
          <w:i/>
          <w:iCs/>
          <w:sz w:val="18"/>
          <w:szCs w:val="18"/>
        </w:rPr>
      </w:pPr>
      <w:r w:rsidRPr="005B25A1">
        <w:rPr>
          <w:i/>
          <w:iCs/>
          <w:sz w:val="18"/>
          <w:szCs w:val="18"/>
        </w:rPr>
        <w:t>Vivian (vivo) provides r05 and supports this paper.</w:t>
      </w:r>
    </w:p>
    <w:p w14:paraId="3FA90726" w14:textId="77777777" w:rsidR="00175EE2" w:rsidRDefault="00175EE2" w:rsidP="00175EE2">
      <w:pPr>
        <w:pStyle w:val="FP"/>
        <w:keepNext/>
        <w:rPr>
          <w:i/>
          <w:iCs/>
          <w:sz w:val="18"/>
          <w:szCs w:val="18"/>
        </w:rPr>
      </w:pPr>
      <w:r w:rsidRPr="005B25A1">
        <w:rPr>
          <w:i/>
          <w:iCs/>
          <w:sz w:val="18"/>
          <w:szCs w:val="18"/>
        </w:rPr>
        <w:t xml:space="preserve">Belen (Ericsson) asks a question to </w:t>
      </w:r>
      <w:proofErr w:type="spellStart"/>
      <w:r w:rsidRPr="005B25A1">
        <w:rPr>
          <w:i/>
          <w:iCs/>
          <w:sz w:val="18"/>
          <w:szCs w:val="18"/>
        </w:rPr>
        <w:t>Jinhoon</w:t>
      </w:r>
      <w:proofErr w:type="spellEnd"/>
      <w:r w:rsidRPr="005B25A1">
        <w:rPr>
          <w:i/>
          <w:iCs/>
          <w:sz w:val="18"/>
          <w:szCs w:val="18"/>
        </w:rPr>
        <w:t xml:space="preserve"> and Aihua.</w:t>
      </w:r>
    </w:p>
    <w:p w14:paraId="52841538" w14:textId="77777777" w:rsidR="00175EE2" w:rsidRDefault="00175EE2" w:rsidP="00175EE2">
      <w:pPr>
        <w:pStyle w:val="FP"/>
        <w:keepNext/>
        <w:rPr>
          <w:i/>
          <w:iCs/>
          <w:sz w:val="18"/>
          <w:szCs w:val="18"/>
        </w:rPr>
      </w:pPr>
      <w:r w:rsidRPr="005B25A1">
        <w:rPr>
          <w:i/>
          <w:iCs/>
          <w:sz w:val="18"/>
          <w:szCs w:val="18"/>
        </w:rPr>
        <w:t>Belen (Ericsson) provide comments to r05.</w:t>
      </w:r>
    </w:p>
    <w:p w14:paraId="302EEC12" w14:textId="77777777" w:rsidR="00175EE2" w:rsidRDefault="00175EE2" w:rsidP="00175EE2">
      <w:pPr>
        <w:pStyle w:val="FP"/>
        <w:keepNext/>
        <w:rPr>
          <w:i/>
          <w:iCs/>
          <w:sz w:val="18"/>
          <w:szCs w:val="18"/>
        </w:rPr>
      </w:pPr>
      <w:r w:rsidRPr="005B25A1">
        <w:rPr>
          <w:i/>
          <w:iCs/>
          <w:sz w:val="18"/>
          <w:szCs w:val="18"/>
        </w:rPr>
        <w:t>Sudeep (Apple) provides comments on r05.</w:t>
      </w:r>
    </w:p>
    <w:p w14:paraId="13234981" w14:textId="77777777" w:rsidR="00175EE2" w:rsidRDefault="00175EE2" w:rsidP="00175EE2">
      <w:pPr>
        <w:pStyle w:val="FP"/>
        <w:keepNext/>
        <w:rPr>
          <w:i/>
          <w:iCs/>
          <w:sz w:val="18"/>
          <w:szCs w:val="18"/>
        </w:rPr>
      </w:pPr>
      <w:r w:rsidRPr="005B25A1">
        <w:rPr>
          <w:i/>
          <w:iCs/>
          <w:sz w:val="18"/>
          <w:szCs w:val="18"/>
        </w:rPr>
        <w:t>Jingran (OPPO) provides r07.</w:t>
      </w:r>
    </w:p>
    <w:p w14:paraId="4BC7A0F8" w14:textId="77777777" w:rsidR="00175EE2" w:rsidRDefault="00175EE2" w:rsidP="00175EE2">
      <w:pPr>
        <w:pStyle w:val="FP"/>
        <w:keepNext/>
        <w:rPr>
          <w:i/>
          <w:iCs/>
          <w:sz w:val="18"/>
          <w:szCs w:val="18"/>
        </w:rPr>
      </w:pPr>
      <w:r w:rsidRPr="005B25A1">
        <w:rPr>
          <w:i/>
          <w:iCs/>
          <w:sz w:val="18"/>
          <w:szCs w:val="18"/>
        </w:rPr>
        <w:t>Jihoon (ETRI) provides comments and replies to Belen (Ericsson).</w:t>
      </w:r>
    </w:p>
    <w:p w14:paraId="44773265" w14:textId="77777777" w:rsidR="00175EE2" w:rsidRDefault="00175EE2" w:rsidP="00175EE2">
      <w:pPr>
        <w:pStyle w:val="FP"/>
        <w:keepNext/>
        <w:rPr>
          <w:i/>
          <w:iCs/>
          <w:sz w:val="18"/>
          <w:szCs w:val="18"/>
        </w:rPr>
      </w:pPr>
      <w:r w:rsidRPr="005B25A1">
        <w:rPr>
          <w:i/>
          <w:iCs/>
          <w:sz w:val="18"/>
          <w:szCs w:val="18"/>
        </w:rPr>
        <w:t>Thomas (Nokia) provides r06.</w:t>
      </w:r>
    </w:p>
    <w:p w14:paraId="2BD5208A" w14:textId="77777777" w:rsidR="00175EE2" w:rsidRDefault="00175EE2" w:rsidP="00175EE2">
      <w:pPr>
        <w:pStyle w:val="FP"/>
        <w:keepNext/>
        <w:rPr>
          <w:i/>
          <w:iCs/>
          <w:sz w:val="18"/>
          <w:szCs w:val="18"/>
        </w:rPr>
      </w:pPr>
      <w:r w:rsidRPr="005B25A1">
        <w:rPr>
          <w:i/>
          <w:iCs/>
          <w:sz w:val="18"/>
          <w:szCs w:val="18"/>
        </w:rPr>
        <w:t>Aihua(CMCC) provides r08.</w:t>
      </w:r>
    </w:p>
    <w:p w14:paraId="2A4E0B6D" w14:textId="77777777" w:rsidR="00175EE2" w:rsidRDefault="00175EE2" w:rsidP="00175EE2">
      <w:pPr>
        <w:pStyle w:val="FP"/>
        <w:keepNext/>
        <w:rPr>
          <w:i/>
          <w:iCs/>
          <w:sz w:val="18"/>
          <w:szCs w:val="18"/>
        </w:rPr>
      </w:pPr>
      <w:r w:rsidRPr="005B25A1">
        <w:rPr>
          <w:i/>
          <w:iCs/>
          <w:sz w:val="18"/>
          <w:szCs w:val="18"/>
        </w:rPr>
        <w:t>David (Samsung) provides comments, asks question for clarification.</w:t>
      </w:r>
    </w:p>
    <w:p w14:paraId="0F191E68" w14:textId="77777777" w:rsidR="00175EE2" w:rsidRDefault="00175EE2" w:rsidP="00175EE2">
      <w:pPr>
        <w:pStyle w:val="FP"/>
        <w:keepNext/>
        <w:rPr>
          <w:i/>
          <w:iCs/>
          <w:sz w:val="18"/>
          <w:szCs w:val="18"/>
        </w:rPr>
      </w:pPr>
      <w:r w:rsidRPr="005B25A1">
        <w:rPr>
          <w:i/>
          <w:iCs/>
          <w:sz w:val="18"/>
          <w:szCs w:val="18"/>
        </w:rPr>
        <w:t>Thomas(Nokia) comments.</w:t>
      </w:r>
    </w:p>
    <w:p w14:paraId="51B02C09" w14:textId="77777777" w:rsidR="00175EE2" w:rsidRDefault="00175EE2" w:rsidP="00175EE2">
      <w:pPr>
        <w:pStyle w:val="FP"/>
        <w:keepNext/>
        <w:rPr>
          <w:i/>
          <w:iCs/>
          <w:sz w:val="18"/>
          <w:szCs w:val="18"/>
        </w:rPr>
      </w:pPr>
      <w:r w:rsidRPr="005B25A1">
        <w:rPr>
          <w:i/>
          <w:iCs/>
          <w:sz w:val="18"/>
          <w:szCs w:val="18"/>
        </w:rPr>
        <w:t>Haiyang (Huawei) provides r11 to merge r09 and r10.</w:t>
      </w:r>
    </w:p>
    <w:p w14:paraId="6E962E35" w14:textId="77777777" w:rsidR="00175EE2" w:rsidRDefault="00175EE2" w:rsidP="00175EE2">
      <w:pPr>
        <w:pStyle w:val="FP"/>
        <w:keepNext/>
        <w:rPr>
          <w:i/>
          <w:iCs/>
          <w:sz w:val="18"/>
          <w:szCs w:val="18"/>
        </w:rPr>
      </w:pPr>
      <w:r w:rsidRPr="005B25A1">
        <w:rPr>
          <w:i/>
          <w:iCs/>
          <w:sz w:val="18"/>
          <w:szCs w:val="18"/>
        </w:rPr>
        <w:t>Haiyang (Huawei) provides r10.</w:t>
      </w:r>
    </w:p>
    <w:p w14:paraId="12779866"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provides r09 and support this paper.</w:t>
      </w:r>
    </w:p>
    <w:p w14:paraId="111E3F53" w14:textId="77777777" w:rsidR="00175EE2" w:rsidRDefault="00175EE2" w:rsidP="00175EE2">
      <w:pPr>
        <w:pStyle w:val="FP"/>
        <w:keepNext/>
        <w:rPr>
          <w:i/>
          <w:iCs/>
          <w:sz w:val="18"/>
          <w:szCs w:val="18"/>
        </w:rPr>
      </w:pPr>
      <w:r w:rsidRPr="005B25A1">
        <w:rPr>
          <w:i/>
          <w:iCs/>
          <w:sz w:val="18"/>
          <w:szCs w:val="18"/>
        </w:rPr>
        <w:t>Jingran (OPPO) is ok with r11.</w:t>
      </w:r>
    </w:p>
    <w:p w14:paraId="50700474" w14:textId="77777777" w:rsidR="00175EE2" w:rsidRDefault="00175EE2" w:rsidP="00175EE2">
      <w:pPr>
        <w:pStyle w:val="FP"/>
        <w:keepNext/>
        <w:rPr>
          <w:i/>
          <w:iCs/>
          <w:sz w:val="18"/>
          <w:szCs w:val="18"/>
        </w:rPr>
      </w:pPr>
      <w:r w:rsidRPr="005B25A1">
        <w:rPr>
          <w:i/>
          <w:iCs/>
          <w:sz w:val="18"/>
          <w:szCs w:val="18"/>
        </w:rPr>
        <w:t xml:space="preserve">David (Samsung) provides further comments to </w:t>
      </w:r>
      <w:proofErr w:type="spellStart"/>
      <w:r w:rsidRPr="005B25A1">
        <w:rPr>
          <w:i/>
          <w:iCs/>
          <w:sz w:val="18"/>
          <w:szCs w:val="18"/>
        </w:rPr>
        <w:t>Sohei</w:t>
      </w:r>
      <w:proofErr w:type="spellEnd"/>
      <w:r w:rsidRPr="005B25A1">
        <w:rPr>
          <w:i/>
          <w:iCs/>
          <w:sz w:val="18"/>
          <w:szCs w:val="18"/>
        </w:rPr>
        <w:t>.</w:t>
      </w:r>
    </w:p>
    <w:p w14:paraId="7467C3E8" w14:textId="77777777" w:rsidR="00175EE2" w:rsidRDefault="00175EE2" w:rsidP="00175EE2">
      <w:pPr>
        <w:pStyle w:val="FP"/>
        <w:keepNext/>
        <w:rPr>
          <w:i/>
          <w:iCs/>
          <w:sz w:val="18"/>
          <w:szCs w:val="18"/>
        </w:rPr>
      </w:pPr>
      <w:r w:rsidRPr="005B25A1">
        <w:rPr>
          <w:i/>
          <w:iCs/>
          <w:sz w:val="18"/>
          <w:szCs w:val="18"/>
        </w:rPr>
        <w:t>Dimitris (Lenovo) comments.</w:t>
      </w:r>
    </w:p>
    <w:p w14:paraId="4BD39F74" w14:textId="77777777" w:rsidR="00175EE2" w:rsidRDefault="00175EE2" w:rsidP="00175EE2">
      <w:pPr>
        <w:pStyle w:val="FP"/>
        <w:keepNext/>
        <w:rPr>
          <w:i/>
          <w:iCs/>
          <w:sz w:val="18"/>
          <w:szCs w:val="18"/>
        </w:rPr>
      </w:pPr>
      <w:r w:rsidRPr="005B25A1">
        <w:rPr>
          <w:i/>
          <w:iCs/>
          <w:sz w:val="18"/>
          <w:szCs w:val="18"/>
        </w:rPr>
        <w:t>David (Samsung) replies to Lenovo.</w:t>
      </w:r>
    </w:p>
    <w:p w14:paraId="10990EDE" w14:textId="77777777" w:rsidR="00175EE2" w:rsidRDefault="00175EE2" w:rsidP="00175EE2">
      <w:pPr>
        <w:pStyle w:val="FP"/>
        <w:keepNext/>
        <w:rPr>
          <w:i/>
          <w:iCs/>
          <w:sz w:val="18"/>
          <w:szCs w:val="18"/>
        </w:rPr>
      </w:pPr>
      <w:r w:rsidRPr="005B25A1">
        <w:rPr>
          <w:i/>
          <w:iCs/>
          <w:sz w:val="18"/>
          <w:szCs w:val="18"/>
        </w:rPr>
        <w:t>David (Samsung) provides r12.</w:t>
      </w:r>
    </w:p>
    <w:p w14:paraId="5ADC1970" w14:textId="77777777" w:rsidR="00175EE2" w:rsidRDefault="00175EE2" w:rsidP="00175EE2">
      <w:pPr>
        <w:pStyle w:val="FP"/>
        <w:keepNext/>
        <w:rPr>
          <w:i/>
          <w:iCs/>
          <w:sz w:val="18"/>
          <w:szCs w:val="18"/>
        </w:rPr>
      </w:pPr>
      <w:r w:rsidRPr="005B25A1">
        <w:rPr>
          <w:i/>
          <w:iCs/>
          <w:sz w:val="18"/>
          <w:szCs w:val="18"/>
        </w:rPr>
        <w:t>Belen (Ericsson) provides r13, given that the questions I raised after r05 were not responded. I cannot accept previous versions.</w:t>
      </w:r>
    </w:p>
    <w:p w14:paraId="48C8BFC5" w14:textId="77777777" w:rsidR="00175EE2" w:rsidRDefault="00175EE2" w:rsidP="00175EE2">
      <w:pPr>
        <w:pStyle w:val="FP"/>
        <w:keepNext/>
        <w:rPr>
          <w:i/>
          <w:iCs/>
          <w:sz w:val="18"/>
          <w:szCs w:val="18"/>
        </w:rPr>
      </w:pPr>
      <w:r w:rsidRPr="005B25A1">
        <w:rPr>
          <w:i/>
          <w:iCs/>
          <w:sz w:val="18"/>
          <w:szCs w:val="18"/>
        </w:rPr>
        <w:t>David (Samsung) provides r14 with an EN on NWDAF labels.</w:t>
      </w:r>
    </w:p>
    <w:p w14:paraId="5871B97D" w14:textId="77777777" w:rsidR="00175EE2" w:rsidRDefault="00175EE2" w:rsidP="00175EE2">
      <w:pPr>
        <w:pStyle w:val="FP"/>
        <w:keepNext/>
        <w:rPr>
          <w:i/>
          <w:iCs/>
          <w:sz w:val="18"/>
          <w:szCs w:val="18"/>
        </w:rPr>
      </w:pPr>
      <w:r w:rsidRPr="005B25A1">
        <w:rPr>
          <w:i/>
          <w:iCs/>
          <w:sz w:val="18"/>
          <w:szCs w:val="18"/>
        </w:rPr>
        <w:t>==== Revisions Deadline ====.</w:t>
      </w:r>
    </w:p>
    <w:p w14:paraId="1DE5D0D8" w14:textId="77777777" w:rsidR="00175EE2" w:rsidRDefault="00175EE2" w:rsidP="00175EE2">
      <w:pPr>
        <w:pStyle w:val="FP"/>
        <w:keepNext/>
        <w:rPr>
          <w:i/>
          <w:iCs/>
          <w:sz w:val="18"/>
          <w:szCs w:val="18"/>
        </w:rPr>
      </w:pPr>
      <w:r w:rsidRPr="005B25A1">
        <w:rPr>
          <w:i/>
          <w:iCs/>
          <w:sz w:val="18"/>
          <w:szCs w:val="18"/>
        </w:rPr>
        <w:t>Dimitris (Lenovo) is ok with r14 with some changes.</w:t>
      </w:r>
    </w:p>
    <w:p w14:paraId="1489BF8B" w14:textId="77777777" w:rsidR="00175EE2" w:rsidRDefault="00175EE2" w:rsidP="00175EE2">
      <w:pPr>
        <w:pStyle w:val="FP"/>
        <w:keepNext/>
        <w:rPr>
          <w:i/>
          <w:iCs/>
          <w:sz w:val="18"/>
          <w:szCs w:val="18"/>
        </w:rPr>
      </w:pPr>
      <w:r w:rsidRPr="005B25A1">
        <w:rPr>
          <w:i/>
          <w:iCs/>
          <w:sz w:val="18"/>
          <w:szCs w:val="18"/>
        </w:rPr>
        <w:t>Aihua(CMCC) replies to David(Samsung) and Belen (Ericsson), but can live with r14.</w:t>
      </w:r>
    </w:p>
    <w:p w14:paraId="0385FF82" w14:textId="77777777" w:rsidR="00175EE2" w:rsidRDefault="00175EE2" w:rsidP="00175EE2">
      <w:pPr>
        <w:pStyle w:val="FP"/>
        <w:keepNext/>
        <w:rPr>
          <w:i/>
          <w:iCs/>
          <w:sz w:val="18"/>
          <w:szCs w:val="18"/>
        </w:rPr>
      </w:pPr>
      <w:proofErr w:type="spellStart"/>
      <w:r w:rsidRPr="005B25A1">
        <w:rPr>
          <w:i/>
          <w:iCs/>
          <w:sz w:val="18"/>
          <w:szCs w:val="18"/>
        </w:rPr>
        <w:t>Sohei</w:t>
      </w:r>
      <w:proofErr w:type="spellEnd"/>
      <w:r w:rsidRPr="005B25A1">
        <w:rPr>
          <w:i/>
          <w:iCs/>
          <w:sz w:val="18"/>
          <w:szCs w:val="18"/>
        </w:rPr>
        <w:t xml:space="preserve"> (KDDI) replies to David(Samsung), and is OK with r14.</w:t>
      </w:r>
    </w:p>
    <w:p w14:paraId="46A7C0B2" w14:textId="77777777" w:rsidR="00175EE2" w:rsidRDefault="00175EE2" w:rsidP="00175EE2">
      <w:pPr>
        <w:pStyle w:val="FP"/>
        <w:keepNext/>
        <w:rPr>
          <w:i/>
          <w:iCs/>
          <w:sz w:val="18"/>
          <w:szCs w:val="18"/>
        </w:rPr>
      </w:pPr>
      <w:r w:rsidRPr="005B25A1">
        <w:rPr>
          <w:i/>
          <w:iCs/>
          <w:sz w:val="18"/>
          <w:szCs w:val="18"/>
        </w:rPr>
        <w:t>Belen (Ericsson) replies to Samsung.</w:t>
      </w:r>
    </w:p>
    <w:p w14:paraId="2C98356C" w14:textId="77777777" w:rsidR="00175EE2" w:rsidRDefault="00175EE2" w:rsidP="00175EE2">
      <w:pPr>
        <w:pStyle w:val="FP"/>
        <w:keepNext/>
        <w:rPr>
          <w:i/>
          <w:iCs/>
          <w:sz w:val="18"/>
          <w:szCs w:val="18"/>
        </w:rPr>
      </w:pPr>
      <w:r w:rsidRPr="005B25A1">
        <w:rPr>
          <w:i/>
          <w:iCs/>
          <w:sz w:val="18"/>
          <w:szCs w:val="18"/>
        </w:rPr>
        <w:t>Jingran (OPPO) provides comments and can live with R14.</w:t>
      </w:r>
    </w:p>
    <w:p w14:paraId="66463205" w14:textId="77777777" w:rsidR="00175EE2" w:rsidRDefault="00175EE2" w:rsidP="00175EE2">
      <w:pPr>
        <w:pStyle w:val="FP"/>
        <w:keepNext/>
        <w:rPr>
          <w:i/>
          <w:iCs/>
          <w:sz w:val="18"/>
          <w:szCs w:val="18"/>
        </w:rPr>
      </w:pPr>
      <w:r w:rsidRPr="005B25A1">
        <w:rPr>
          <w:i/>
          <w:iCs/>
          <w:sz w:val="18"/>
          <w:szCs w:val="18"/>
        </w:rPr>
        <w:t>Vivian (vivo) can live with R14.</w:t>
      </w:r>
    </w:p>
    <w:p w14:paraId="2DF9D617" w14:textId="77777777" w:rsidR="00175EE2" w:rsidRDefault="00175EE2" w:rsidP="00175EE2">
      <w:pPr>
        <w:pStyle w:val="FP"/>
        <w:keepNext/>
        <w:rPr>
          <w:i/>
          <w:iCs/>
          <w:sz w:val="18"/>
          <w:szCs w:val="18"/>
        </w:rPr>
      </w:pPr>
      <w:r w:rsidRPr="005B25A1">
        <w:rPr>
          <w:i/>
          <w:iCs/>
          <w:sz w:val="18"/>
          <w:szCs w:val="18"/>
        </w:rPr>
        <w:t>David (Samsung) provides clarifications on the EN in r14.</w:t>
      </w:r>
    </w:p>
    <w:p w14:paraId="6496F5E3" w14:textId="77777777" w:rsidR="00175EE2" w:rsidRDefault="00175EE2" w:rsidP="00175EE2">
      <w:pPr>
        <w:pStyle w:val="FP"/>
        <w:keepNext/>
        <w:rPr>
          <w:i/>
          <w:iCs/>
          <w:sz w:val="18"/>
          <w:szCs w:val="18"/>
        </w:rPr>
      </w:pPr>
      <w:r w:rsidRPr="005B25A1">
        <w:rPr>
          <w:i/>
          <w:iCs/>
          <w:sz w:val="18"/>
          <w:szCs w:val="18"/>
        </w:rPr>
        <w:t>David (Samsung) cannot agree to this UC yet, requests to keep this UC open for CC3/CC4. We have concerns regarding how VFL UCs are being treated in this meeting without knowledge of work plan for next meeting. To decide our disposition for this UC we need to understand what can and can't be discussed in next meeting.</w:t>
      </w:r>
    </w:p>
    <w:p w14:paraId="0E63F4E3" w14:textId="77777777" w:rsidR="00175EE2" w:rsidRDefault="00175EE2" w:rsidP="00175EE2">
      <w:pPr>
        <w:pStyle w:val="FP"/>
        <w:keepNext/>
        <w:rPr>
          <w:i/>
          <w:iCs/>
          <w:sz w:val="18"/>
          <w:szCs w:val="18"/>
        </w:rPr>
      </w:pPr>
      <w:r w:rsidRPr="005B25A1">
        <w:rPr>
          <w:i/>
          <w:iCs/>
          <w:sz w:val="18"/>
          <w:szCs w:val="18"/>
        </w:rPr>
        <w:t>Thomas(Nokia) asks David to clarify his position after the CC#3 discussion, where rapporteurs indicated that they want to continue use case discussions at the next meeting.</w:t>
      </w:r>
    </w:p>
    <w:p w14:paraId="2BB65FC3" w14:textId="77777777" w:rsidR="00175EE2" w:rsidRDefault="00175EE2" w:rsidP="00175EE2">
      <w:pPr>
        <w:pStyle w:val="FP"/>
        <w:keepNext/>
        <w:rPr>
          <w:i/>
          <w:iCs/>
          <w:sz w:val="18"/>
          <w:szCs w:val="18"/>
        </w:rPr>
      </w:pPr>
      <w:r w:rsidRPr="005B25A1">
        <w:rPr>
          <w:i/>
          <w:iCs/>
          <w:sz w:val="18"/>
          <w:szCs w:val="18"/>
        </w:rPr>
        <w:t>Reminds that he requested that 'Nokia, Nokia Shanghai-Bell' is added as supporting company.</w:t>
      </w:r>
    </w:p>
    <w:p w14:paraId="0E8497A1" w14:textId="77777777" w:rsidR="00175EE2" w:rsidRDefault="00175EE2" w:rsidP="00175EE2">
      <w:pPr>
        <w:pStyle w:val="FP"/>
        <w:keepNext/>
        <w:rPr>
          <w:i/>
          <w:iCs/>
          <w:sz w:val="18"/>
          <w:szCs w:val="18"/>
        </w:rPr>
      </w:pPr>
      <w:r w:rsidRPr="005B25A1">
        <w:rPr>
          <w:i/>
          <w:iCs/>
          <w:sz w:val="18"/>
          <w:szCs w:val="18"/>
        </w:rPr>
        <w:t>==== Final Comments Deadline ====.</w:t>
      </w:r>
    </w:p>
    <w:p w14:paraId="0FB9C286" w14:textId="77777777" w:rsidR="00175EE2" w:rsidRPr="005B25A1" w:rsidRDefault="00175EE2" w:rsidP="00175EE2">
      <w:pPr>
        <w:pStyle w:val="FP"/>
        <w:keepNext/>
        <w:rPr>
          <w:i/>
          <w:iCs/>
          <w:sz w:val="18"/>
          <w:szCs w:val="18"/>
        </w:rPr>
      </w:pPr>
    </w:p>
    <w:p w14:paraId="646849A5" w14:textId="77777777" w:rsidR="00175EE2" w:rsidRPr="005B25A1" w:rsidRDefault="00175EE2" w:rsidP="00175EE2">
      <w:pPr>
        <w:keepNext/>
        <w:keepLines/>
        <w:rPr>
          <w:b/>
          <w:bCs/>
        </w:rPr>
      </w:pPr>
      <w:r>
        <w:rPr>
          <w:b/>
          <w:bCs/>
        </w:rPr>
        <w:t>CC#4</w:t>
      </w:r>
      <w:r w:rsidRPr="005B25A1">
        <w:rPr>
          <w:b/>
          <w:bCs/>
        </w:rPr>
        <w:t xml:space="preserve"> Discussion:</w:t>
      </w:r>
    </w:p>
    <w:p w14:paraId="20650600" w14:textId="42639E79" w:rsidR="00175EE2" w:rsidRDefault="00175EE2" w:rsidP="00175EE2">
      <w:pPr>
        <w:keepNext/>
        <w:keepLines/>
      </w:pPr>
      <w:r>
        <w:t>Samsung commented that there are different understanding of the editor's note and asked to postpone this</w:t>
      </w:r>
      <w:r w:rsidRPr="005B25A1">
        <w:t>.</w:t>
      </w:r>
      <w:r>
        <w:t xml:space="preserve"> This was then </w:t>
      </w:r>
      <w:r w:rsidRPr="0034356E">
        <w:rPr>
          <w:color w:val="0000FF"/>
        </w:rPr>
        <w:t>postponed</w:t>
      </w:r>
      <w:r>
        <w:t>.</w:t>
      </w:r>
      <w:r w:rsidR="008E11D2" w:rsidRPr="008E11D2">
        <w:rPr>
          <w:b/>
          <w:bCs/>
          <w:color w:val="0000FF"/>
        </w:rPr>
        <w:t xml:space="preserve"> S2-2401068r14 </w:t>
      </w:r>
      <w:r w:rsidR="008E11D2">
        <w:rPr>
          <w:b/>
          <w:bCs/>
          <w:color w:val="0000FF"/>
        </w:rPr>
        <w:t>should be taken as</w:t>
      </w:r>
      <w:r w:rsidR="008E11D2" w:rsidRPr="008E11D2">
        <w:rPr>
          <w:b/>
          <w:bCs/>
          <w:color w:val="0000FF"/>
        </w:rPr>
        <w:t xml:space="preserve"> the baseline for further discussions in SA2#161.</w:t>
      </w:r>
    </w:p>
    <w:p w14:paraId="5EA3DF14" w14:textId="77777777" w:rsidR="00175EE2" w:rsidRDefault="00175EE2" w:rsidP="00175EE2">
      <w:r w:rsidRPr="005B25A1">
        <w:rPr>
          <w:b/>
          <w:bCs/>
        </w:rPr>
        <w:t>Status:</w:t>
      </w:r>
      <w:r>
        <w:t xml:space="preserve"> </w:t>
      </w:r>
      <w:r w:rsidRPr="0034356E">
        <w:rPr>
          <w:color w:val="0000FF"/>
        </w:rPr>
        <w:t>Postponed</w:t>
      </w:r>
      <w:r>
        <w:t>.</w:t>
      </w:r>
    </w:p>
    <w:p w14:paraId="1DD911C8" w14:textId="77777777" w:rsidR="008E11D2" w:rsidRDefault="008E11D2" w:rsidP="00ED2CE6">
      <w:pPr>
        <w:rPr>
          <w:lang w:eastAsia="en-US"/>
        </w:rPr>
      </w:pPr>
    </w:p>
    <w:p w14:paraId="3817B5DE" w14:textId="6DED3170" w:rsidR="00211577" w:rsidRDefault="008E11D2" w:rsidP="00211577">
      <w:pPr>
        <w:pStyle w:val="NormTop"/>
      </w:pPr>
      <w:r w:rsidRPr="008E11D2">
        <w:rPr>
          <w:color w:val="0000FF"/>
          <w:lang w:eastAsia="en-US"/>
        </w:rPr>
        <w:lastRenderedPageBreak/>
        <w:t>S2-240</w:t>
      </w:r>
      <w:r>
        <w:rPr>
          <w:color w:val="0000FF"/>
          <w:lang w:eastAsia="en-US"/>
        </w:rPr>
        <w:t>1617</w:t>
      </w:r>
      <w:r w:rsidRPr="00375008">
        <w:rPr>
          <w:lang w:eastAsia="en-US"/>
        </w:rPr>
        <w:t xml:space="preserve"> </w:t>
      </w:r>
      <w:r w:rsidR="00211577">
        <w:rPr>
          <w:lang w:eastAsia="en-US"/>
        </w:rPr>
        <w:t xml:space="preserve">(P-CR) 23.700-63, Key Issue for SID WT#3 (Source: </w:t>
      </w:r>
      <w:r w:rsidR="00211577" w:rsidRPr="00211577">
        <w:rPr>
          <w:lang w:eastAsia="en-US"/>
        </w:rPr>
        <w:t>Vodafone, ZTE</w:t>
      </w:r>
      <w:r w:rsidR="00211577">
        <w:rPr>
          <w:lang w:eastAsia="en-US"/>
        </w:rPr>
        <w:t>)</w:t>
      </w:r>
      <w:r w:rsidR="00211577">
        <w:br/>
      </w:r>
      <w:r w:rsidR="00211577" w:rsidRPr="00D53282">
        <w:rPr>
          <w:b/>
        </w:rPr>
        <w:t>Document for:</w:t>
      </w:r>
      <w:r w:rsidR="00211577" w:rsidRPr="00D53282">
        <w:t xml:space="preserve"> </w:t>
      </w:r>
      <w:r w:rsidR="00211577">
        <w:t>Approval</w:t>
      </w:r>
      <w:r w:rsidR="00211577">
        <w:br/>
      </w:r>
      <w:r w:rsidR="00211577" w:rsidRPr="00D53282">
        <w:rPr>
          <w:b/>
        </w:rPr>
        <w:t>Abstract:</w:t>
      </w:r>
      <w:r w:rsidR="00211577" w:rsidRPr="00D53282">
        <w:t xml:space="preserve"> </w:t>
      </w:r>
      <w:r w:rsidR="00211577">
        <w:br/>
        <w:t>This paper proposes addition of Key Issue corresponding to WT#3 of SID.</w:t>
      </w:r>
    </w:p>
    <w:p w14:paraId="7E17691B" w14:textId="73007DB0" w:rsidR="00211577" w:rsidRPr="00B81031" w:rsidRDefault="00211577" w:rsidP="00211577">
      <w:pPr>
        <w:keepNext/>
        <w:keepLines/>
        <w:rPr>
          <w:i/>
        </w:rPr>
      </w:pPr>
      <w:r w:rsidRPr="00B81031">
        <w:rPr>
          <w:b/>
          <w:bCs/>
          <w:i/>
        </w:rPr>
        <w:t>Comment:</w:t>
      </w:r>
      <w:r>
        <w:rPr>
          <w:i/>
        </w:rPr>
        <w:t xml:space="preserve"> Revision of S2-2400390r08.</w:t>
      </w:r>
    </w:p>
    <w:p w14:paraId="68239BD0" w14:textId="2200AFEE" w:rsidR="008E11D2" w:rsidRDefault="008E11D2" w:rsidP="00ED2CE6">
      <w:r>
        <w:rPr>
          <w:lang w:eastAsia="en-US"/>
        </w:rPr>
        <w:t xml:space="preserve">S2-2400390r08 was </w:t>
      </w:r>
      <w:r w:rsidR="00211577">
        <w:rPr>
          <w:lang w:eastAsia="en-US"/>
        </w:rPr>
        <w:t xml:space="preserve">confirmed as </w:t>
      </w:r>
      <w:r>
        <w:rPr>
          <w:lang w:eastAsia="en-US"/>
        </w:rPr>
        <w:t xml:space="preserve">agreed and </w:t>
      </w:r>
      <w:r w:rsidRPr="008E11D2">
        <w:rPr>
          <w:color w:val="0000FF"/>
          <w:lang w:eastAsia="en-US"/>
        </w:rPr>
        <w:t>S2-240</w:t>
      </w:r>
      <w:r>
        <w:rPr>
          <w:color w:val="0000FF"/>
          <w:lang w:eastAsia="en-US"/>
        </w:rPr>
        <w:t>1617</w:t>
      </w:r>
      <w:r>
        <w:t xml:space="preserve"> was </w:t>
      </w:r>
      <w:r w:rsidRPr="00C3284B">
        <w:rPr>
          <w:color w:val="FF0000"/>
          <w:lang w:eastAsia="en-US"/>
        </w:rPr>
        <w:t>approved</w:t>
      </w:r>
      <w:r>
        <w:t>.</w:t>
      </w:r>
    </w:p>
    <w:p w14:paraId="1FF2B30D" w14:textId="77777777" w:rsidR="008E11D2" w:rsidRPr="008E11D2" w:rsidRDefault="008E11D2" w:rsidP="00ED2CE6"/>
    <w:p w14:paraId="5CC9AA2A" w14:textId="77777777" w:rsidR="008E11D2" w:rsidRDefault="008E11D2" w:rsidP="008E11D2">
      <w:pPr>
        <w:pStyle w:val="NormTop"/>
      </w:pPr>
      <w:r>
        <w:rPr>
          <w:color w:val="0000FF"/>
        </w:rPr>
        <w:lastRenderedPageBreak/>
        <w:t>S2-2401320</w:t>
      </w:r>
      <w:r w:rsidRPr="00D53282">
        <w:t xml:space="preserve"> </w:t>
      </w:r>
      <w:r>
        <w:t xml:space="preserve">(P-CR) 23.700-54: FS_MASSS Architectural Assumptions and Requirements for </w:t>
      </w:r>
      <w:proofErr w:type="spellStart"/>
      <w:r>
        <w:t>DualSteer</w:t>
      </w:r>
      <w:proofErr w:type="spellEnd"/>
      <w:r>
        <w:t>. (Source: Apple, ETRI)</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architectural assumptions and requirements for </w:t>
      </w:r>
      <w:proofErr w:type="spellStart"/>
      <w:r>
        <w:t>DualSteer</w:t>
      </w:r>
      <w:proofErr w:type="spellEnd"/>
      <w:r>
        <w:t xml:space="preserve"> for the FS_MASSS TR 23.700-54.</w:t>
      </w:r>
    </w:p>
    <w:p w14:paraId="3F920512" w14:textId="77777777" w:rsidR="008E11D2" w:rsidRPr="005B25A1" w:rsidRDefault="008E11D2" w:rsidP="008E11D2">
      <w:pPr>
        <w:pStyle w:val="FP"/>
        <w:keepNext/>
        <w:rPr>
          <w:b/>
          <w:bCs/>
          <w:i/>
          <w:iCs/>
          <w:sz w:val="18"/>
          <w:szCs w:val="18"/>
        </w:rPr>
      </w:pPr>
      <w:r w:rsidRPr="005B25A1">
        <w:rPr>
          <w:b/>
          <w:bCs/>
          <w:i/>
          <w:iCs/>
          <w:sz w:val="18"/>
          <w:szCs w:val="18"/>
        </w:rPr>
        <w:t>e-mail discussion:</w:t>
      </w:r>
    </w:p>
    <w:p w14:paraId="5FD94806" w14:textId="77777777" w:rsidR="008E11D2" w:rsidRDefault="008E11D2" w:rsidP="008E11D2">
      <w:pPr>
        <w:pStyle w:val="FP"/>
        <w:keepNext/>
        <w:rPr>
          <w:i/>
          <w:iCs/>
          <w:sz w:val="18"/>
          <w:szCs w:val="18"/>
        </w:rPr>
      </w:pPr>
      <w:r w:rsidRPr="005B25A1">
        <w:rPr>
          <w:i/>
          <w:iCs/>
          <w:sz w:val="18"/>
          <w:szCs w:val="18"/>
        </w:rPr>
        <w:t>Myungjune (LGE) provides r01.</w:t>
      </w:r>
    </w:p>
    <w:p w14:paraId="2DACE8C5" w14:textId="77777777" w:rsidR="008E11D2" w:rsidRDefault="008E11D2" w:rsidP="008E11D2">
      <w:pPr>
        <w:pStyle w:val="FP"/>
        <w:keepNext/>
        <w:rPr>
          <w:i/>
          <w:iCs/>
          <w:sz w:val="18"/>
          <w:szCs w:val="18"/>
        </w:rPr>
      </w:pPr>
      <w:r w:rsidRPr="005B25A1">
        <w:rPr>
          <w:i/>
          <w:iCs/>
          <w:sz w:val="18"/>
          <w:szCs w:val="18"/>
        </w:rPr>
        <w:t xml:space="preserve">Zhuoyi (China Telecom) wants the clarification of </w:t>
      </w:r>
      <w:proofErr w:type="spellStart"/>
      <w:r w:rsidRPr="005B25A1">
        <w:rPr>
          <w:i/>
          <w:iCs/>
          <w:sz w:val="18"/>
          <w:szCs w:val="18"/>
        </w:rPr>
        <w:t>DualSteer</w:t>
      </w:r>
      <w:proofErr w:type="spellEnd"/>
      <w:r w:rsidRPr="005B25A1">
        <w:rPr>
          <w:i/>
          <w:iCs/>
          <w:sz w:val="18"/>
          <w:szCs w:val="18"/>
        </w:rPr>
        <w:t xml:space="preserve"> device of a single UE.</w:t>
      </w:r>
    </w:p>
    <w:p w14:paraId="5D6A9832" w14:textId="77777777" w:rsidR="008E11D2" w:rsidRDefault="008E11D2" w:rsidP="008E11D2">
      <w:pPr>
        <w:pStyle w:val="FP"/>
        <w:keepNext/>
        <w:rPr>
          <w:i/>
          <w:iCs/>
          <w:sz w:val="18"/>
          <w:szCs w:val="18"/>
        </w:rPr>
      </w:pPr>
      <w:r w:rsidRPr="005B25A1">
        <w:rPr>
          <w:i/>
          <w:iCs/>
          <w:sz w:val="18"/>
          <w:szCs w:val="18"/>
        </w:rPr>
        <w:t>Zhenhua (vivo) comments.</w:t>
      </w:r>
    </w:p>
    <w:p w14:paraId="5D5D8CB4" w14:textId="77777777" w:rsidR="008E11D2" w:rsidRDefault="008E11D2" w:rsidP="008E11D2">
      <w:pPr>
        <w:pStyle w:val="FP"/>
        <w:keepNext/>
        <w:rPr>
          <w:i/>
          <w:iCs/>
          <w:sz w:val="18"/>
          <w:szCs w:val="18"/>
        </w:rPr>
      </w:pPr>
      <w:r w:rsidRPr="005B25A1">
        <w:rPr>
          <w:i/>
          <w:iCs/>
          <w:sz w:val="18"/>
          <w:szCs w:val="18"/>
        </w:rPr>
        <w:t>Yishan (Huawei) comments.</w:t>
      </w:r>
    </w:p>
    <w:p w14:paraId="68EBCDB9" w14:textId="77777777" w:rsidR="008E11D2" w:rsidRDefault="008E11D2" w:rsidP="008E11D2">
      <w:pPr>
        <w:pStyle w:val="FP"/>
        <w:keepNext/>
        <w:rPr>
          <w:i/>
          <w:iCs/>
          <w:sz w:val="18"/>
          <w:szCs w:val="18"/>
        </w:rPr>
      </w:pPr>
      <w:r w:rsidRPr="005B25A1">
        <w:rPr>
          <w:i/>
          <w:iCs/>
          <w:sz w:val="18"/>
          <w:szCs w:val="18"/>
        </w:rPr>
        <w:t>Zhenhua (vivo) replies to Yishan (Huawei).</w:t>
      </w:r>
    </w:p>
    <w:p w14:paraId="39402778" w14:textId="77777777" w:rsidR="008E11D2" w:rsidRDefault="008E11D2" w:rsidP="008E11D2">
      <w:pPr>
        <w:pStyle w:val="FP"/>
        <w:keepNext/>
        <w:rPr>
          <w:i/>
          <w:iCs/>
          <w:sz w:val="18"/>
          <w:szCs w:val="18"/>
        </w:rPr>
      </w:pPr>
      <w:r w:rsidRPr="005B25A1">
        <w:rPr>
          <w:i/>
          <w:iCs/>
          <w:sz w:val="18"/>
          <w:szCs w:val="18"/>
        </w:rPr>
        <w:t xml:space="preserve">Pallab (Nokia) provides comments on </w:t>
      </w:r>
      <w:proofErr w:type="spellStart"/>
      <w:r w:rsidRPr="005B25A1">
        <w:rPr>
          <w:i/>
          <w:iCs/>
          <w:sz w:val="18"/>
          <w:szCs w:val="18"/>
        </w:rPr>
        <w:t>DualSteer</w:t>
      </w:r>
      <w:proofErr w:type="spellEnd"/>
      <w:r w:rsidRPr="005B25A1">
        <w:rPr>
          <w:i/>
          <w:iCs/>
          <w:sz w:val="18"/>
          <w:szCs w:val="18"/>
        </w:rPr>
        <w:t xml:space="preserve"> device with single UE and 2 UE.</w:t>
      </w:r>
    </w:p>
    <w:p w14:paraId="6D370AB2" w14:textId="77777777" w:rsidR="008E11D2" w:rsidRDefault="008E11D2" w:rsidP="008E11D2">
      <w:pPr>
        <w:pStyle w:val="FP"/>
        <w:keepNext/>
        <w:rPr>
          <w:i/>
          <w:iCs/>
          <w:sz w:val="18"/>
          <w:szCs w:val="18"/>
        </w:rPr>
      </w:pPr>
      <w:r w:rsidRPr="005B25A1">
        <w:rPr>
          <w:i/>
          <w:iCs/>
          <w:sz w:val="18"/>
          <w:szCs w:val="18"/>
        </w:rPr>
        <w:t>Zhuoyi (China Telecom) provides r02.</w:t>
      </w:r>
    </w:p>
    <w:p w14:paraId="73A24247" w14:textId="77777777" w:rsidR="008E11D2" w:rsidRDefault="008E11D2" w:rsidP="008E11D2">
      <w:pPr>
        <w:pStyle w:val="FP"/>
        <w:keepNext/>
        <w:rPr>
          <w:i/>
          <w:iCs/>
          <w:sz w:val="18"/>
          <w:szCs w:val="18"/>
        </w:rPr>
      </w:pPr>
      <w:r w:rsidRPr="005B25A1">
        <w:rPr>
          <w:i/>
          <w:iCs/>
          <w:sz w:val="18"/>
          <w:szCs w:val="18"/>
        </w:rPr>
        <w:t>Yishan (Huawei) comments and provides r03.</w:t>
      </w:r>
    </w:p>
    <w:p w14:paraId="32D58220" w14:textId="77777777" w:rsidR="008E11D2" w:rsidRDefault="008E11D2" w:rsidP="008E11D2">
      <w:pPr>
        <w:pStyle w:val="FP"/>
        <w:keepNext/>
        <w:rPr>
          <w:i/>
          <w:iCs/>
          <w:sz w:val="18"/>
          <w:szCs w:val="18"/>
        </w:rPr>
      </w:pPr>
      <w:r w:rsidRPr="005B25A1">
        <w:rPr>
          <w:i/>
          <w:iCs/>
          <w:sz w:val="18"/>
          <w:szCs w:val="18"/>
        </w:rPr>
        <w:t>Yaxin (OPPO) provides comments.</w:t>
      </w:r>
    </w:p>
    <w:p w14:paraId="43EDC17E" w14:textId="77777777" w:rsidR="008E11D2" w:rsidRDefault="008E11D2" w:rsidP="008E11D2">
      <w:pPr>
        <w:pStyle w:val="FP"/>
        <w:keepNext/>
        <w:rPr>
          <w:i/>
          <w:iCs/>
          <w:sz w:val="18"/>
          <w:szCs w:val="18"/>
        </w:rPr>
      </w:pPr>
      <w:r w:rsidRPr="005B25A1">
        <w:rPr>
          <w:i/>
          <w:iCs/>
          <w:sz w:val="18"/>
          <w:szCs w:val="18"/>
        </w:rPr>
        <w:t>Myungjune (LGE) provides r04.</w:t>
      </w:r>
    </w:p>
    <w:p w14:paraId="1324DDA3" w14:textId="77777777" w:rsidR="008E11D2" w:rsidRDefault="008E11D2" w:rsidP="008E11D2">
      <w:pPr>
        <w:pStyle w:val="FP"/>
        <w:keepNext/>
        <w:rPr>
          <w:i/>
          <w:iCs/>
          <w:sz w:val="18"/>
          <w:szCs w:val="18"/>
        </w:rPr>
      </w:pPr>
      <w:r w:rsidRPr="005B25A1">
        <w:rPr>
          <w:i/>
          <w:iCs/>
          <w:sz w:val="18"/>
          <w:szCs w:val="18"/>
        </w:rPr>
        <w:t>Dieter (Deutsche Telekom): comments.</w:t>
      </w:r>
    </w:p>
    <w:p w14:paraId="0857680C" w14:textId="77777777" w:rsidR="008E11D2" w:rsidRDefault="008E11D2" w:rsidP="008E11D2">
      <w:pPr>
        <w:pStyle w:val="FP"/>
        <w:keepNext/>
        <w:rPr>
          <w:i/>
          <w:iCs/>
          <w:sz w:val="18"/>
          <w:szCs w:val="18"/>
        </w:rPr>
      </w:pPr>
      <w:r w:rsidRPr="005B25A1">
        <w:rPr>
          <w:i/>
          <w:iCs/>
          <w:sz w:val="18"/>
          <w:szCs w:val="18"/>
        </w:rPr>
        <w:t>Guanzhou (</w:t>
      </w:r>
      <w:proofErr w:type="spellStart"/>
      <w:r w:rsidRPr="005B25A1">
        <w:rPr>
          <w:i/>
          <w:iCs/>
          <w:sz w:val="18"/>
          <w:szCs w:val="18"/>
        </w:rPr>
        <w:t>InterDigtial</w:t>
      </w:r>
      <w:proofErr w:type="spellEnd"/>
      <w:r w:rsidRPr="005B25A1">
        <w:rPr>
          <w:i/>
          <w:iCs/>
          <w:sz w:val="18"/>
          <w:szCs w:val="18"/>
        </w:rPr>
        <w:t>) comments and provides r05.</w:t>
      </w:r>
    </w:p>
    <w:p w14:paraId="1C3F3FD2" w14:textId="77777777" w:rsidR="008E11D2" w:rsidRDefault="008E11D2" w:rsidP="008E11D2">
      <w:pPr>
        <w:pStyle w:val="FP"/>
        <w:keepNext/>
        <w:rPr>
          <w:i/>
          <w:iCs/>
          <w:sz w:val="18"/>
          <w:szCs w:val="18"/>
        </w:rPr>
      </w:pPr>
      <w:r w:rsidRPr="005B25A1">
        <w:rPr>
          <w:i/>
          <w:iCs/>
          <w:sz w:val="18"/>
          <w:szCs w:val="18"/>
        </w:rPr>
        <w:t>Dieter (Deutsche Telekom): insists on keeping 'a subscriber with two subscriptions/SUPIs, sharing one subscription profile from the same operator.', better even to capture it as an architectural requirement.</w:t>
      </w:r>
    </w:p>
    <w:p w14:paraId="41801C41" w14:textId="77777777" w:rsidR="008E11D2" w:rsidRDefault="008E11D2" w:rsidP="008E11D2">
      <w:pPr>
        <w:pStyle w:val="FP"/>
        <w:keepNext/>
        <w:rPr>
          <w:i/>
          <w:iCs/>
          <w:sz w:val="18"/>
          <w:szCs w:val="18"/>
        </w:rPr>
      </w:pPr>
      <w:r w:rsidRPr="005B25A1">
        <w:rPr>
          <w:i/>
          <w:iCs/>
          <w:sz w:val="18"/>
          <w:szCs w:val="18"/>
        </w:rPr>
        <w:t xml:space="preserve">Amanda ( </w:t>
      </w:r>
      <w:proofErr w:type="spellStart"/>
      <w:r w:rsidRPr="005B25A1">
        <w:rPr>
          <w:i/>
          <w:iCs/>
          <w:sz w:val="18"/>
          <w:szCs w:val="18"/>
        </w:rPr>
        <w:t>Futurewei</w:t>
      </w:r>
      <w:proofErr w:type="spellEnd"/>
      <w:r w:rsidRPr="005B25A1">
        <w:rPr>
          <w:i/>
          <w:iCs/>
          <w:sz w:val="18"/>
          <w:szCs w:val="18"/>
        </w:rPr>
        <w:t xml:space="preserve"> ) provides r06.</w:t>
      </w:r>
    </w:p>
    <w:p w14:paraId="6AC8AF98" w14:textId="77777777" w:rsidR="008E11D2" w:rsidRDefault="008E11D2" w:rsidP="008E11D2">
      <w:pPr>
        <w:pStyle w:val="FP"/>
        <w:keepNext/>
        <w:rPr>
          <w:i/>
          <w:iCs/>
          <w:sz w:val="18"/>
          <w:szCs w:val="18"/>
        </w:rPr>
      </w:pPr>
      <w:r w:rsidRPr="005B25A1">
        <w:rPr>
          <w:i/>
          <w:iCs/>
          <w:sz w:val="18"/>
          <w:szCs w:val="18"/>
        </w:rPr>
        <w:t>Omkar (</w:t>
      </w:r>
      <w:proofErr w:type="spellStart"/>
      <w:r w:rsidRPr="005B25A1">
        <w:rPr>
          <w:i/>
          <w:iCs/>
          <w:sz w:val="18"/>
          <w:szCs w:val="18"/>
        </w:rPr>
        <w:t>CableLabs</w:t>
      </w:r>
      <w:proofErr w:type="spellEnd"/>
      <w:r w:rsidRPr="005B25A1">
        <w:rPr>
          <w:i/>
          <w:iCs/>
          <w:sz w:val="18"/>
          <w:szCs w:val="18"/>
        </w:rPr>
        <w:t>) provides r10.</w:t>
      </w:r>
    </w:p>
    <w:p w14:paraId="30054D16" w14:textId="77777777" w:rsidR="008E11D2" w:rsidRDefault="008E11D2" w:rsidP="008E11D2">
      <w:pPr>
        <w:pStyle w:val="FP"/>
        <w:keepNext/>
        <w:rPr>
          <w:i/>
          <w:iCs/>
          <w:sz w:val="18"/>
          <w:szCs w:val="18"/>
        </w:rPr>
      </w:pPr>
      <w:r w:rsidRPr="005B25A1">
        <w:rPr>
          <w:i/>
          <w:iCs/>
          <w:sz w:val="18"/>
          <w:szCs w:val="18"/>
        </w:rPr>
        <w:t>Yildirim (Charter Communications) replies on 'sharing one subscription profile'.</w:t>
      </w:r>
    </w:p>
    <w:p w14:paraId="566B0A00" w14:textId="77777777" w:rsidR="008E11D2" w:rsidRDefault="008E11D2" w:rsidP="008E11D2">
      <w:pPr>
        <w:pStyle w:val="FP"/>
        <w:keepNext/>
        <w:rPr>
          <w:i/>
          <w:iCs/>
          <w:sz w:val="18"/>
          <w:szCs w:val="18"/>
        </w:rPr>
      </w:pPr>
      <w:r w:rsidRPr="005B25A1">
        <w:rPr>
          <w:i/>
          <w:iCs/>
          <w:sz w:val="18"/>
          <w:szCs w:val="18"/>
        </w:rPr>
        <w:t>Guanzhou (</w:t>
      </w:r>
      <w:proofErr w:type="spellStart"/>
      <w:r w:rsidRPr="005B25A1">
        <w:rPr>
          <w:i/>
          <w:iCs/>
          <w:sz w:val="18"/>
          <w:szCs w:val="18"/>
        </w:rPr>
        <w:t>InterDigtial</w:t>
      </w:r>
      <w:proofErr w:type="spellEnd"/>
      <w:r w:rsidRPr="005B25A1">
        <w:rPr>
          <w:i/>
          <w:iCs/>
          <w:sz w:val="18"/>
          <w:szCs w:val="18"/>
        </w:rPr>
        <w:t>) has concerns on some 'architecture requirements'.</w:t>
      </w:r>
    </w:p>
    <w:p w14:paraId="636B8700" w14:textId="77777777" w:rsidR="008E11D2" w:rsidRDefault="008E11D2" w:rsidP="008E11D2">
      <w:pPr>
        <w:pStyle w:val="FP"/>
        <w:keepNext/>
        <w:rPr>
          <w:i/>
          <w:iCs/>
          <w:sz w:val="18"/>
          <w:szCs w:val="18"/>
        </w:rPr>
      </w:pPr>
      <w:r w:rsidRPr="005B25A1">
        <w:rPr>
          <w:i/>
          <w:iCs/>
          <w:sz w:val="18"/>
          <w:szCs w:val="18"/>
        </w:rPr>
        <w:t xml:space="preserve">CATT (Liping) also suggests to keep 'sharing one subscription profile' in the Architectural Assumptions and Requirements for </w:t>
      </w:r>
      <w:proofErr w:type="spellStart"/>
      <w:r w:rsidRPr="005B25A1">
        <w:rPr>
          <w:i/>
          <w:iCs/>
          <w:sz w:val="18"/>
          <w:szCs w:val="18"/>
        </w:rPr>
        <w:t>DualSteer</w:t>
      </w:r>
      <w:proofErr w:type="spellEnd"/>
      <w:r w:rsidRPr="005B25A1">
        <w:rPr>
          <w:i/>
          <w:iCs/>
          <w:sz w:val="18"/>
          <w:szCs w:val="18"/>
        </w:rPr>
        <w:t>.</w:t>
      </w:r>
    </w:p>
    <w:p w14:paraId="2F270582" w14:textId="77777777" w:rsidR="008E11D2" w:rsidRDefault="008E11D2" w:rsidP="008E11D2">
      <w:pPr>
        <w:pStyle w:val="FP"/>
        <w:keepNext/>
        <w:rPr>
          <w:i/>
          <w:iCs/>
          <w:sz w:val="18"/>
          <w:szCs w:val="18"/>
        </w:rPr>
      </w:pPr>
      <w:r w:rsidRPr="005B25A1">
        <w:rPr>
          <w:i/>
          <w:iCs/>
          <w:sz w:val="18"/>
          <w:szCs w:val="18"/>
        </w:rPr>
        <w:t>Youngkyo(Samsung) shares the view from Myungjune (LGE) and request for clarification.</w:t>
      </w:r>
    </w:p>
    <w:p w14:paraId="070B2565" w14:textId="77777777" w:rsidR="008E11D2" w:rsidRDefault="008E11D2" w:rsidP="008E11D2">
      <w:pPr>
        <w:pStyle w:val="FP"/>
        <w:keepNext/>
        <w:rPr>
          <w:i/>
          <w:iCs/>
          <w:sz w:val="18"/>
          <w:szCs w:val="18"/>
        </w:rPr>
      </w:pPr>
      <w:r w:rsidRPr="005B25A1">
        <w:rPr>
          <w:i/>
          <w:iCs/>
          <w:sz w:val="18"/>
          <w:szCs w:val="18"/>
        </w:rPr>
        <w:t>Krisztian (Apple) provides r09. Please ignore r08.</w:t>
      </w:r>
    </w:p>
    <w:p w14:paraId="51A64D03" w14:textId="77777777" w:rsidR="008E11D2" w:rsidRDefault="008E11D2" w:rsidP="008E11D2">
      <w:pPr>
        <w:pStyle w:val="FP"/>
        <w:keepNext/>
        <w:rPr>
          <w:i/>
          <w:iCs/>
          <w:sz w:val="18"/>
          <w:szCs w:val="18"/>
        </w:rPr>
      </w:pPr>
      <w:r w:rsidRPr="005B25A1">
        <w:rPr>
          <w:i/>
          <w:iCs/>
          <w:sz w:val="18"/>
          <w:szCs w:val="18"/>
        </w:rPr>
        <w:t>Myungjune (LGE) comments that 'sharing one subscription profile' should be kept.</w:t>
      </w:r>
    </w:p>
    <w:p w14:paraId="73E54434" w14:textId="77777777" w:rsidR="008E11D2" w:rsidRDefault="008E11D2" w:rsidP="008E11D2">
      <w:pPr>
        <w:pStyle w:val="FP"/>
        <w:keepNext/>
        <w:rPr>
          <w:i/>
          <w:iCs/>
          <w:sz w:val="18"/>
          <w:szCs w:val="18"/>
        </w:rPr>
      </w:pPr>
      <w:r w:rsidRPr="005B25A1">
        <w:rPr>
          <w:i/>
          <w:iCs/>
          <w:sz w:val="18"/>
          <w:szCs w:val="18"/>
        </w:rPr>
        <w:t>Yildirim (Charter Communications) comments and provides r07.</w:t>
      </w:r>
    </w:p>
    <w:p w14:paraId="3D76701C" w14:textId="77777777" w:rsidR="008E11D2" w:rsidRDefault="008E11D2" w:rsidP="008E11D2">
      <w:pPr>
        <w:pStyle w:val="FP"/>
        <w:keepNext/>
        <w:rPr>
          <w:i/>
          <w:iCs/>
          <w:sz w:val="18"/>
          <w:szCs w:val="18"/>
        </w:rPr>
      </w:pPr>
      <w:r w:rsidRPr="005B25A1">
        <w:rPr>
          <w:i/>
          <w:iCs/>
          <w:sz w:val="18"/>
          <w:szCs w:val="18"/>
        </w:rPr>
        <w:t>Stefan (Ericsson) comments.</w:t>
      </w:r>
    </w:p>
    <w:p w14:paraId="03B7A756" w14:textId="77777777" w:rsidR="008E11D2" w:rsidRDefault="008E11D2" w:rsidP="008E11D2">
      <w:pPr>
        <w:pStyle w:val="FP"/>
        <w:keepNext/>
        <w:rPr>
          <w:i/>
          <w:iCs/>
          <w:sz w:val="18"/>
          <w:szCs w:val="18"/>
        </w:rPr>
      </w:pPr>
      <w:r w:rsidRPr="005B25A1">
        <w:rPr>
          <w:i/>
          <w:iCs/>
          <w:sz w:val="18"/>
          <w:szCs w:val="18"/>
        </w:rPr>
        <w:t>Jinguo(ZTE) comments on r10.</w:t>
      </w:r>
    </w:p>
    <w:p w14:paraId="379B3475" w14:textId="77777777" w:rsidR="008E11D2" w:rsidRDefault="008E11D2" w:rsidP="008E11D2">
      <w:pPr>
        <w:pStyle w:val="FP"/>
        <w:keepNext/>
        <w:rPr>
          <w:i/>
          <w:iCs/>
          <w:sz w:val="18"/>
          <w:szCs w:val="18"/>
        </w:rPr>
      </w:pPr>
      <w:r w:rsidRPr="005B25A1">
        <w:rPr>
          <w:i/>
          <w:iCs/>
          <w:sz w:val="18"/>
          <w:szCs w:val="18"/>
        </w:rPr>
        <w:t>Yishan (Huawei) provides r11 to address previous comments and add some missing assumptions from SID description.</w:t>
      </w:r>
    </w:p>
    <w:p w14:paraId="58383868" w14:textId="77777777" w:rsidR="008E11D2" w:rsidRDefault="008E11D2" w:rsidP="008E11D2">
      <w:pPr>
        <w:pStyle w:val="FP"/>
        <w:keepNext/>
        <w:rPr>
          <w:i/>
          <w:iCs/>
          <w:sz w:val="18"/>
          <w:szCs w:val="18"/>
        </w:rPr>
      </w:pPr>
      <w:r w:rsidRPr="005B25A1">
        <w:rPr>
          <w:i/>
          <w:iCs/>
          <w:sz w:val="18"/>
          <w:szCs w:val="18"/>
        </w:rPr>
        <w:t>Chia-Lin (MediaTek) provides r12 and the changes highlighted in red in revision mode.</w:t>
      </w:r>
    </w:p>
    <w:p w14:paraId="7FD8C7B1" w14:textId="77777777" w:rsidR="008E11D2" w:rsidRDefault="008E11D2" w:rsidP="008E11D2">
      <w:pPr>
        <w:pStyle w:val="FP"/>
        <w:keepNext/>
        <w:rPr>
          <w:i/>
          <w:iCs/>
          <w:sz w:val="18"/>
          <w:szCs w:val="18"/>
        </w:rPr>
      </w:pPr>
      <w:r w:rsidRPr="005B25A1">
        <w:rPr>
          <w:i/>
          <w:iCs/>
          <w:sz w:val="18"/>
          <w:szCs w:val="18"/>
        </w:rPr>
        <w:t>Miguel (Qualcomm) provides r13.</w:t>
      </w:r>
    </w:p>
    <w:p w14:paraId="3A71D04E" w14:textId="77777777" w:rsidR="008E11D2" w:rsidRDefault="008E11D2" w:rsidP="008E11D2">
      <w:pPr>
        <w:pStyle w:val="FP"/>
        <w:keepNext/>
        <w:rPr>
          <w:i/>
          <w:iCs/>
          <w:sz w:val="18"/>
          <w:szCs w:val="18"/>
        </w:rPr>
      </w:pPr>
      <w:r w:rsidRPr="005B25A1">
        <w:rPr>
          <w:i/>
          <w:iCs/>
          <w:sz w:val="18"/>
          <w:szCs w:val="18"/>
        </w:rPr>
        <w:t>Patrice (Huawei) answers Miguel (Qualcomm)'s comments.</w:t>
      </w:r>
    </w:p>
    <w:p w14:paraId="3B5115AE" w14:textId="77777777" w:rsidR="008E11D2" w:rsidRDefault="008E11D2" w:rsidP="008E11D2">
      <w:pPr>
        <w:pStyle w:val="FP"/>
        <w:keepNext/>
        <w:rPr>
          <w:i/>
          <w:iCs/>
          <w:sz w:val="18"/>
          <w:szCs w:val="18"/>
        </w:rPr>
      </w:pPr>
      <w:r w:rsidRPr="005B25A1">
        <w:rPr>
          <w:i/>
          <w:iCs/>
          <w:sz w:val="18"/>
          <w:szCs w:val="18"/>
        </w:rPr>
        <w:t>Miguel (Qualcomm) provides r14 adding back no UICC app impacts as requirement.</w:t>
      </w:r>
    </w:p>
    <w:p w14:paraId="30B989C8" w14:textId="77777777" w:rsidR="008E11D2" w:rsidRDefault="008E11D2" w:rsidP="008E11D2">
      <w:pPr>
        <w:pStyle w:val="FP"/>
        <w:keepNext/>
        <w:rPr>
          <w:i/>
          <w:iCs/>
          <w:sz w:val="18"/>
          <w:szCs w:val="18"/>
        </w:rPr>
      </w:pPr>
      <w:r w:rsidRPr="005B25A1">
        <w:rPr>
          <w:i/>
          <w:iCs/>
          <w:sz w:val="18"/>
          <w:szCs w:val="18"/>
        </w:rPr>
        <w:t>Krisztian (Apple) provides r16.</w:t>
      </w:r>
    </w:p>
    <w:p w14:paraId="58E781C4" w14:textId="77777777" w:rsidR="008E11D2" w:rsidRDefault="008E11D2" w:rsidP="008E11D2">
      <w:pPr>
        <w:pStyle w:val="FP"/>
        <w:keepNext/>
        <w:rPr>
          <w:i/>
          <w:iCs/>
          <w:sz w:val="18"/>
          <w:szCs w:val="18"/>
        </w:rPr>
      </w:pPr>
      <w:r w:rsidRPr="005B25A1">
        <w:rPr>
          <w:i/>
          <w:iCs/>
          <w:sz w:val="18"/>
          <w:szCs w:val="18"/>
        </w:rPr>
        <w:t>Omkar (</w:t>
      </w:r>
      <w:proofErr w:type="spellStart"/>
      <w:r w:rsidRPr="005B25A1">
        <w:rPr>
          <w:i/>
          <w:iCs/>
          <w:sz w:val="18"/>
          <w:szCs w:val="18"/>
        </w:rPr>
        <w:t>CableLabs</w:t>
      </w:r>
      <w:proofErr w:type="spellEnd"/>
      <w:r w:rsidRPr="005B25A1">
        <w:rPr>
          <w:i/>
          <w:iCs/>
          <w:sz w:val="18"/>
          <w:szCs w:val="18"/>
        </w:rPr>
        <w:t>) comments and provides r15.</w:t>
      </w:r>
    </w:p>
    <w:p w14:paraId="446A1A50" w14:textId="77777777" w:rsidR="008E11D2" w:rsidRDefault="008E11D2" w:rsidP="008E11D2">
      <w:pPr>
        <w:pStyle w:val="FP"/>
        <w:keepNext/>
        <w:rPr>
          <w:i/>
          <w:iCs/>
          <w:sz w:val="18"/>
          <w:szCs w:val="18"/>
        </w:rPr>
      </w:pPr>
      <w:r w:rsidRPr="005B25A1">
        <w:rPr>
          <w:i/>
          <w:iCs/>
          <w:sz w:val="18"/>
          <w:szCs w:val="18"/>
        </w:rPr>
        <w:t>Yishan (Huawei) is not ok with r16 since it is not aligned with SID scope.</w:t>
      </w:r>
    </w:p>
    <w:p w14:paraId="35804E4C" w14:textId="77777777" w:rsidR="008E11D2" w:rsidRDefault="008E11D2" w:rsidP="008E11D2">
      <w:pPr>
        <w:pStyle w:val="FP"/>
        <w:keepNext/>
        <w:rPr>
          <w:i/>
          <w:iCs/>
          <w:sz w:val="18"/>
          <w:szCs w:val="18"/>
        </w:rPr>
      </w:pPr>
      <w:r w:rsidRPr="005B25A1">
        <w:rPr>
          <w:i/>
          <w:iCs/>
          <w:sz w:val="18"/>
          <w:szCs w:val="18"/>
        </w:rPr>
        <w:t>Pallab (Nokia) proposes to continue using the term '</w:t>
      </w:r>
      <w:proofErr w:type="spellStart"/>
      <w:r w:rsidRPr="005B25A1">
        <w:rPr>
          <w:i/>
          <w:iCs/>
          <w:sz w:val="18"/>
          <w:szCs w:val="18"/>
        </w:rPr>
        <w:t>DualSteer</w:t>
      </w:r>
      <w:proofErr w:type="spellEnd"/>
      <w:r w:rsidRPr="005B25A1">
        <w:rPr>
          <w:i/>
          <w:iCs/>
          <w:sz w:val="18"/>
          <w:szCs w:val="18"/>
        </w:rPr>
        <w:t xml:space="preserve"> Device' for now.</w:t>
      </w:r>
    </w:p>
    <w:p w14:paraId="16488E48" w14:textId="77777777" w:rsidR="008E11D2" w:rsidRDefault="008E11D2" w:rsidP="008E11D2">
      <w:pPr>
        <w:pStyle w:val="FP"/>
        <w:keepNext/>
        <w:rPr>
          <w:i/>
          <w:iCs/>
          <w:sz w:val="18"/>
          <w:szCs w:val="18"/>
        </w:rPr>
      </w:pPr>
      <w:r w:rsidRPr="005B25A1">
        <w:rPr>
          <w:i/>
          <w:iCs/>
          <w:sz w:val="18"/>
          <w:szCs w:val="18"/>
        </w:rPr>
        <w:t>Omkar (</w:t>
      </w:r>
      <w:proofErr w:type="spellStart"/>
      <w:r w:rsidRPr="005B25A1">
        <w:rPr>
          <w:i/>
          <w:iCs/>
          <w:sz w:val="18"/>
          <w:szCs w:val="18"/>
        </w:rPr>
        <w:t>CableLabs</w:t>
      </w:r>
      <w:proofErr w:type="spellEnd"/>
      <w:r w:rsidRPr="005B25A1">
        <w:rPr>
          <w:i/>
          <w:iCs/>
          <w:sz w:val="18"/>
          <w:szCs w:val="18"/>
        </w:rPr>
        <w:t>) responds to Yishan (Huawei).</w:t>
      </w:r>
    </w:p>
    <w:p w14:paraId="78871D5F" w14:textId="77777777" w:rsidR="008E11D2" w:rsidRDefault="008E11D2" w:rsidP="008E11D2">
      <w:pPr>
        <w:pStyle w:val="FP"/>
        <w:keepNext/>
        <w:rPr>
          <w:i/>
          <w:iCs/>
          <w:sz w:val="18"/>
          <w:szCs w:val="18"/>
        </w:rPr>
      </w:pPr>
      <w:r w:rsidRPr="005B25A1">
        <w:rPr>
          <w:i/>
          <w:iCs/>
          <w:sz w:val="18"/>
          <w:szCs w:val="18"/>
        </w:rPr>
        <w:t>Chia-Lin (MediaTek) provides r17.</w:t>
      </w:r>
    </w:p>
    <w:p w14:paraId="727EAEB5" w14:textId="77777777" w:rsidR="008E11D2" w:rsidRDefault="008E11D2" w:rsidP="008E11D2">
      <w:pPr>
        <w:pStyle w:val="FP"/>
        <w:keepNext/>
        <w:rPr>
          <w:i/>
          <w:iCs/>
          <w:sz w:val="18"/>
          <w:szCs w:val="18"/>
        </w:rPr>
      </w:pPr>
      <w:r w:rsidRPr="005B25A1">
        <w:rPr>
          <w:i/>
          <w:iCs/>
          <w:sz w:val="18"/>
          <w:szCs w:val="18"/>
        </w:rPr>
        <w:t>Myungjune (LGE) provides r18.</w:t>
      </w:r>
    </w:p>
    <w:p w14:paraId="010156DC" w14:textId="77777777" w:rsidR="008E11D2" w:rsidRDefault="008E11D2" w:rsidP="008E11D2">
      <w:pPr>
        <w:pStyle w:val="FP"/>
        <w:keepNext/>
        <w:rPr>
          <w:i/>
          <w:iCs/>
          <w:sz w:val="18"/>
          <w:szCs w:val="18"/>
        </w:rPr>
      </w:pPr>
      <w:r w:rsidRPr="005B25A1">
        <w:rPr>
          <w:i/>
          <w:iCs/>
          <w:sz w:val="18"/>
          <w:szCs w:val="18"/>
        </w:rPr>
        <w:t>Yaxin (OPPO) provides r19 to clarify about NTN scenario.</w:t>
      </w:r>
    </w:p>
    <w:p w14:paraId="2B6DE833" w14:textId="77777777" w:rsidR="008E11D2" w:rsidRDefault="008E11D2" w:rsidP="008E11D2">
      <w:pPr>
        <w:pStyle w:val="FP"/>
        <w:keepNext/>
        <w:rPr>
          <w:i/>
          <w:iCs/>
          <w:sz w:val="18"/>
          <w:szCs w:val="18"/>
        </w:rPr>
      </w:pPr>
      <w:r w:rsidRPr="005B25A1">
        <w:rPr>
          <w:i/>
          <w:iCs/>
          <w:sz w:val="18"/>
          <w:szCs w:val="18"/>
        </w:rPr>
        <w:t>Stefan (Ericsson) provides r20.</w:t>
      </w:r>
    </w:p>
    <w:p w14:paraId="3271C1CC" w14:textId="77777777" w:rsidR="008E11D2" w:rsidRDefault="008E11D2" w:rsidP="008E11D2">
      <w:pPr>
        <w:pStyle w:val="FP"/>
        <w:keepNext/>
        <w:rPr>
          <w:i/>
          <w:iCs/>
          <w:sz w:val="18"/>
          <w:szCs w:val="18"/>
        </w:rPr>
      </w:pPr>
      <w:r w:rsidRPr="005B25A1">
        <w:rPr>
          <w:i/>
          <w:iCs/>
          <w:sz w:val="18"/>
          <w:szCs w:val="18"/>
        </w:rPr>
        <w:t>Liping(CATT) ask Stefan (Ericsson) for clarification and provide r21.</w:t>
      </w:r>
    </w:p>
    <w:p w14:paraId="51248936" w14:textId="77777777" w:rsidR="008E11D2" w:rsidRDefault="008E11D2" w:rsidP="008E11D2">
      <w:pPr>
        <w:pStyle w:val="FP"/>
        <w:keepNext/>
        <w:rPr>
          <w:i/>
          <w:iCs/>
          <w:sz w:val="18"/>
          <w:szCs w:val="18"/>
        </w:rPr>
      </w:pPr>
      <w:r w:rsidRPr="005B25A1">
        <w:rPr>
          <w:i/>
          <w:iCs/>
          <w:sz w:val="18"/>
          <w:szCs w:val="18"/>
        </w:rPr>
        <w:t>Miguel (Qualcomm) provides r22 over r21.</w:t>
      </w:r>
    </w:p>
    <w:p w14:paraId="01B0B380" w14:textId="77777777" w:rsidR="008E11D2" w:rsidRDefault="008E11D2" w:rsidP="008E11D2">
      <w:pPr>
        <w:pStyle w:val="FP"/>
        <w:keepNext/>
        <w:rPr>
          <w:i/>
          <w:iCs/>
          <w:sz w:val="18"/>
          <w:szCs w:val="18"/>
        </w:rPr>
      </w:pPr>
      <w:r w:rsidRPr="005B25A1">
        <w:rPr>
          <w:i/>
          <w:iCs/>
          <w:sz w:val="18"/>
          <w:szCs w:val="18"/>
        </w:rPr>
        <w:t>Yishan (Huawei) provides r23 over r17 with adding some bullets from other versions.</w:t>
      </w:r>
    </w:p>
    <w:p w14:paraId="72E2ED3E" w14:textId="77777777" w:rsidR="008E11D2" w:rsidRDefault="008E11D2" w:rsidP="008E11D2">
      <w:pPr>
        <w:pStyle w:val="FP"/>
        <w:keepNext/>
        <w:rPr>
          <w:i/>
          <w:iCs/>
          <w:sz w:val="18"/>
          <w:szCs w:val="18"/>
        </w:rPr>
      </w:pPr>
      <w:r w:rsidRPr="005B25A1">
        <w:rPr>
          <w:i/>
          <w:iCs/>
          <w:sz w:val="18"/>
          <w:szCs w:val="18"/>
        </w:rPr>
        <w:t>Miguel (Qualcomm) not ok with r23.</w:t>
      </w:r>
    </w:p>
    <w:p w14:paraId="06B46920" w14:textId="77777777" w:rsidR="008E11D2" w:rsidRDefault="008E11D2" w:rsidP="008E11D2">
      <w:pPr>
        <w:pStyle w:val="FP"/>
        <w:keepNext/>
        <w:rPr>
          <w:i/>
          <w:iCs/>
          <w:sz w:val="18"/>
          <w:szCs w:val="18"/>
        </w:rPr>
      </w:pPr>
      <w:r w:rsidRPr="005B25A1">
        <w:rPr>
          <w:i/>
          <w:iCs/>
          <w:sz w:val="18"/>
          <w:szCs w:val="18"/>
        </w:rPr>
        <w:t>Stefan (Ericsson) provides r24.</w:t>
      </w:r>
    </w:p>
    <w:p w14:paraId="5231B5EF" w14:textId="77777777" w:rsidR="008E11D2" w:rsidRDefault="008E11D2" w:rsidP="008E11D2">
      <w:pPr>
        <w:pStyle w:val="FP"/>
        <w:keepNext/>
        <w:rPr>
          <w:i/>
          <w:iCs/>
          <w:sz w:val="18"/>
          <w:szCs w:val="18"/>
        </w:rPr>
      </w:pPr>
      <w:r w:rsidRPr="005B25A1">
        <w:rPr>
          <w:i/>
          <w:iCs/>
          <w:sz w:val="18"/>
          <w:szCs w:val="18"/>
        </w:rPr>
        <w:t>Miguel (Qualcomm) provides r25.</w:t>
      </w:r>
    </w:p>
    <w:p w14:paraId="581D6C56" w14:textId="77777777" w:rsidR="008E11D2" w:rsidRDefault="008E11D2" w:rsidP="008E11D2">
      <w:pPr>
        <w:pStyle w:val="FP"/>
        <w:keepNext/>
        <w:rPr>
          <w:i/>
          <w:iCs/>
          <w:sz w:val="18"/>
          <w:szCs w:val="18"/>
        </w:rPr>
      </w:pPr>
      <w:r w:rsidRPr="005B25A1">
        <w:rPr>
          <w:i/>
          <w:iCs/>
          <w:sz w:val="18"/>
          <w:szCs w:val="18"/>
        </w:rPr>
        <w:t>Patrice (Huawei) is puzzled that Miguel(Qualcomm) disagrees with an explicit approved SA1 requirement.</w:t>
      </w:r>
    </w:p>
    <w:p w14:paraId="7BD20943" w14:textId="77777777" w:rsidR="008E11D2" w:rsidRDefault="008E11D2" w:rsidP="008E11D2">
      <w:pPr>
        <w:pStyle w:val="FP"/>
        <w:keepNext/>
        <w:rPr>
          <w:i/>
          <w:iCs/>
          <w:sz w:val="18"/>
          <w:szCs w:val="18"/>
        </w:rPr>
      </w:pPr>
      <w:r w:rsidRPr="005B25A1">
        <w:rPr>
          <w:i/>
          <w:iCs/>
          <w:sz w:val="18"/>
          <w:szCs w:val="18"/>
        </w:rPr>
        <w:t>==== Revisions Deadline ====.</w:t>
      </w:r>
    </w:p>
    <w:p w14:paraId="43BA505E" w14:textId="77777777" w:rsidR="008E11D2" w:rsidRDefault="008E11D2" w:rsidP="008E11D2">
      <w:pPr>
        <w:pStyle w:val="FP"/>
        <w:keepNext/>
        <w:rPr>
          <w:i/>
          <w:iCs/>
          <w:sz w:val="18"/>
          <w:szCs w:val="18"/>
        </w:rPr>
      </w:pPr>
      <w:proofErr w:type="spellStart"/>
      <w:r w:rsidRPr="005B25A1">
        <w:rPr>
          <w:i/>
          <w:iCs/>
          <w:sz w:val="18"/>
          <w:szCs w:val="18"/>
        </w:rPr>
        <w:t>Jeounglak</w:t>
      </w:r>
      <w:proofErr w:type="spellEnd"/>
      <w:r w:rsidRPr="005B25A1">
        <w:rPr>
          <w:i/>
          <w:iCs/>
          <w:sz w:val="18"/>
          <w:szCs w:val="18"/>
        </w:rPr>
        <w:t xml:space="preserve"> (ETRI) </w:t>
      </w:r>
      <w:proofErr w:type="spellStart"/>
      <w:r w:rsidRPr="005B25A1">
        <w:rPr>
          <w:i/>
          <w:iCs/>
          <w:sz w:val="18"/>
          <w:szCs w:val="18"/>
        </w:rPr>
        <w:t>perfers</w:t>
      </w:r>
      <w:proofErr w:type="spellEnd"/>
      <w:r w:rsidRPr="005B25A1">
        <w:rPr>
          <w:i/>
          <w:iCs/>
          <w:sz w:val="18"/>
          <w:szCs w:val="18"/>
        </w:rPr>
        <w:t xml:space="preserve"> r25.</w:t>
      </w:r>
    </w:p>
    <w:p w14:paraId="5DA9F7E5" w14:textId="77777777" w:rsidR="008E11D2" w:rsidRDefault="008E11D2" w:rsidP="008E11D2">
      <w:pPr>
        <w:pStyle w:val="FP"/>
        <w:keepNext/>
        <w:rPr>
          <w:i/>
          <w:iCs/>
          <w:sz w:val="18"/>
          <w:szCs w:val="18"/>
        </w:rPr>
      </w:pPr>
      <w:r w:rsidRPr="005B25A1">
        <w:rPr>
          <w:i/>
          <w:iCs/>
          <w:sz w:val="18"/>
          <w:szCs w:val="18"/>
        </w:rPr>
        <w:t>Pallab (Nokia) OK to approve r24,r25 + Sang-Jun (Samsung) proposed changes.</w:t>
      </w:r>
    </w:p>
    <w:p w14:paraId="5C97EC8C" w14:textId="77777777" w:rsidR="008E11D2" w:rsidRDefault="008E11D2" w:rsidP="008E11D2">
      <w:pPr>
        <w:pStyle w:val="FP"/>
        <w:keepNext/>
        <w:rPr>
          <w:i/>
          <w:iCs/>
          <w:sz w:val="18"/>
          <w:szCs w:val="18"/>
        </w:rPr>
      </w:pPr>
      <w:r w:rsidRPr="005B25A1">
        <w:rPr>
          <w:i/>
          <w:iCs/>
          <w:sz w:val="18"/>
          <w:szCs w:val="18"/>
        </w:rPr>
        <w:t>Myungjune (LGE) prefer r22, can live with r25 + Sang-Jun (Samsung) proposed changes.</w:t>
      </w:r>
    </w:p>
    <w:p w14:paraId="4B5AA754" w14:textId="77777777" w:rsidR="008E11D2" w:rsidRDefault="008E11D2" w:rsidP="008E11D2">
      <w:pPr>
        <w:pStyle w:val="FP"/>
        <w:keepNext/>
        <w:rPr>
          <w:i/>
          <w:iCs/>
          <w:sz w:val="18"/>
          <w:szCs w:val="18"/>
        </w:rPr>
      </w:pPr>
      <w:r w:rsidRPr="005B25A1">
        <w:rPr>
          <w:i/>
          <w:iCs/>
          <w:sz w:val="18"/>
          <w:szCs w:val="18"/>
        </w:rPr>
        <w:t>Miguel (Qualcomm) ok with r25 and Sang-Jun (Samsung) proposed changes.</w:t>
      </w:r>
    </w:p>
    <w:p w14:paraId="6FD20DA4" w14:textId="77777777" w:rsidR="008E11D2" w:rsidRDefault="008E11D2" w:rsidP="008E11D2">
      <w:pPr>
        <w:pStyle w:val="FP"/>
        <w:keepNext/>
        <w:rPr>
          <w:i/>
          <w:iCs/>
          <w:sz w:val="18"/>
          <w:szCs w:val="18"/>
        </w:rPr>
      </w:pPr>
      <w:r w:rsidRPr="005B25A1">
        <w:rPr>
          <w:i/>
          <w:iCs/>
          <w:sz w:val="18"/>
          <w:szCs w:val="18"/>
        </w:rPr>
        <w:t xml:space="preserve">Sang-Jun (Samsung) is also OK </w:t>
      </w:r>
      <w:proofErr w:type="spellStart"/>
      <w:r w:rsidRPr="005B25A1">
        <w:rPr>
          <w:i/>
          <w:iCs/>
          <w:sz w:val="18"/>
          <w:szCs w:val="18"/>
        </w:rPr>
        <w:t>wih</w:t>
      </w:r>
      <w:proofErr w:type="spellEnd"/>
      <w:r w:rsidRPr="005B25A1">
        <w:rPr>
          <w:i/>
          <w:iCs/>
          <w:sz w:val="18"/>
          <w:szCs w:val="18"/>
        </w:rPr>
        <w:t xml:space="preserve"> r25 with deleting 'device' and changing 'access' into 'access networks' in the 4th bullet of 4.1.1.</w:t>
      </w:r>
    </w:p>
    <w:p w14:paraId="68623B65" w14:textId="77777777" w:rsidR="008E11D2" w:rsidRDefault="008E11D2" w:rsidP="008E11D2">
      <w:pPr>
        <w:pStyle w:val="FP"/>
        <w:keepNext/>
        <w:rPr>
          <w:i/>
          <w:iCs/>
          <w:sz w:val="18"/>
          <w:szCs w:val="18"/>
        </w:rPr>
      </w:pPr>
      <w:r w:rsidRPr="005B25A1">
        <w:rPr>
          <w:i/>
          <w:iCs/>
          <w:sz w:val="18"/>
          <w:szCs w:val="18"/>
        </w:rPr>
        <w:t>Krisztian (Apple) is OK with either r24 or r25. There's a leftover word 'device' in the 4th bullet of 4.1.1 that should be deleted.</w:t>
      </w:r>
    </w:p>
    <w:p w14:paraId="1B8D8469" w14:textId="77777777" w:rsidR="008E11D2" w:rsidRDefault="008E11D2" w:rsidP="008E11D2">
      <w:pPr>
        <w:pStyle w:val="FP"/>
        <w:keepNext/>
        <w:rPr>
          <w:i/>
          <w:iCs/>
          <w:sz w:val="18"/>
          <w:szCs w:val="18"/>
        </w:rPr>
      </w:pPr>
      <w:r w:rsidRPr="005B25A1">
        <w:rPr>
          <w:i/>
          <w:iCs/>
          <w:sz w:val="18"/>
          <w:szCs w:val="18"/>
        </w:rPr>
        <w:t>Zhenhua (vivo) prefers r25 + Sang-Jun (Samsung) proposed changes.</w:t>
      </w:r>
    </w:p>
    <w:p w14:paraId="1F1D6725" w14:textId="77777777" w:rsidR="008E11D2" w:rsidRDefault="008E11D2" w:rsidP="008E11D2">
      <w:pPr>
        <w:pStyle w:val="FP"/>
        <w:keepNext/>
        <w:rPr>
          <w:i/>
          <w:iCs/>
          <w:sz w:val="18"/>
          <w:szCs w:val="18"/>
        </w:rPr>
      </w:pPr>
      <w:r w:rsidRPr="005B25A1">
        <w:rPr>
          <w:i/>
          <w:iCs/>
          <w:sz w:val="18"/>
          <w:szCs w:val="18"/>
        </w:rPr>
        <w:t>Chia-Lin (MediaTek) is ok with r25,r24,r23 and suggest to go with r25.</w:t>
      </w:r>
    </w:p>
    <w:p w14:paraId="460AB65B" w14:textId="77777777" w:rsidR="008E11D2" w:rsidRDefault="008E11D2" w:rsidP="008E11D2">
      <w:pPr>
        <w:pStyle w:val="FP"/>
        <w:keepNext/>
        <w:rPr>
          <w:i/>
          <w:iCs/>
          <w:sz w:val="18"/>
          <w:szCs w:val="18"/>
        </w:rPr>
      </w:pPr>
      <w:r w:rsidRPr="005B25A1">
        <w:rPr>
          <w:i/>
          <w:iCs/>
          <w:sz w:val="18"/>
          <w:szCs w:val="18"/>
        </w:rPr>
        <w:t>Liping (CATT) prefers r23 and can live with r25.</w:t>
      </w:r>
    </w:p>
    <w:p w14:paraId="24029894" w14:textId="77777777" w:rsidR="008E11D2" w:rsidRDefault="008E11D2" w:rsidP="008E11D2">
      <w:pPr>
        <w:pStyle w:val="FP"/>
        <w:keepNext/>
        <w:rPr>
          <w:i/>
          <w:iCs/>
          <w:sz w:val="18"/>
          <w:szCs w:val="18"/>
        </w:rPr>
      </w:pPr>
      <w:r w:rsidRPr="005B25A1">
        <w:rPr>
          <w:i/>
          <w:iCs/>
          <w:sz w:val="18"/>
          <w:szCs w:val="18"/>
        </w:rPr>
        <w:t>Yishan (Huawei) prefer r23, can live with r24 + changes proposed by Sang-Jun (Samsung), objects to other versions.</w:t>
      </w:r>
    </w:p>
    <w:p w14:paraId="12A41F3D" w14:textId="77777777" w:rsidR="008E11D2" w:rsidRDefault="008E11D2" w:rsidP="008E11D2">
      <w:pPr>
        <w:pStyle w:val="FP"/>
        <w:keepNext/>
        <w:rPr>
          <w:i/>
          <w:iCs/>
          <w:sz w:val="18"/>
          <w:szCs w:val="18"/>
        </w:rPr>
      </w:pPr>
      <w:r w:rsidRPr="005B25A1">
        <w:rPr>
          <w:i/>
          <w:iCs/>
          <w:sz w:val="18"/>
          <w:szCs w:val="18"/>
        </w:rPr>
        <w:t>Zhuoyi (China telecom) prefers r25 + changes proposed by Sang-Jun (Samsung), also wants to cosign this paper.</w:t>
      </w:r>
    </w:p>
    <w:p w14:paraId="3D4F26DA" w14:textId="77777777" w:rsidR="008E11D2" w:rsidRDefault="008E11D2" w:rsidP="008E11D2">
      <w:pPr>
        <w:pStyle w:val="FP"/>
        <w:keepNext/>
        <w:rPr>
          <w:i/>
          <w:iCs/>
          <w:sz w:val="18"/>
          <w:szCs w:val="18"/>
        </w:rPr>
      </w:pPr>
      <w:r w:rsidRPr="005B25A1">
        <w:rPr>
          <w:i/>
          <w:iCs/>
          <w:sz w:val="18"/>
          <w:szCs w:val="18"/>
        </w:rPr>
        <w:t>Stefan (Ericsson) prefers r25, OK with r24. Also ok with Sang-Jun's proposed changes.</w:t>
      </w:r>
    </w:p>
    <w:p w14:paraId="20923BCF" w14:textId="77777777" w:rsidR="008E11D2" w:rsidRDefault="008E11D2" w:rsidP="008E11D2">
      <w:pPr>
        <w:pStyle w:val="FP"/>
        <w:keepNext/>
        <w:rPr>
          <w:i/>
          <w:iCs/>
          <w:sz w:val="18"/>
          <w:szCs w:val="18"/>
        </w:rPr>
      </w:pPr>
      <w:r w:rsidRPr="005B25A1">
        <w:rPr>
          <w:i/>
          <w:iCs/>
          <w:sz w:val="18"/>
          <w:szCs w:val="18"/>
        </w:rPr>
        <w:t>Yaxin (OPPO) prefers r25 + Sang-Jun (Samsung) proposed changes.</w:t>
      </w:r>
    </w:p>
    <w:p w14:paraId="250D3A09" w14:textId="77777777" w:rsidR="008E11D2" w:rsidRDefault="008E11D2" w:rsidP="008E11D2">
      <w:pPr>
        <w:pStyle w:val="FP"/>
        <w:keepNext/>
        <w:rPr>
          <w:i/>
          <w:iCs/>
          <w:sz w:val="18"/>
          <w:szCs w:val="18"/>
        </w:rPr>
      </w:pPr>
      <w:r w:rsidRPr="005B25A1">
        <w:rPr>
          <w:i/>
          <w:iCs/>
          <w:sz w:val="18"/>
          <w:szCs w:val="18"/>
        </w:rPr>
        <w:t xml:space="preserve">Krisztian (Apple) asks Yishan (Huawei) to re-consider objection to r25. Let's try to keep the </w:t>
      </w:r>
      <w:proofErr w:type="spellStart"/>
      <w:r w:rsidRPr="005B25A1">
        <w:rPr>
          <w:i/>
          <w:iCs/>
          <w:sz w:val="18"/>
          <w:szCs w:val="18"/>
        </w:rPr>
        <w:t>DualSteer</w:t>
      </w:r>
      <w:proofErr w:type="spellEnd"/>
      <w:r w:rsidRPr="005B25A1">
        <w:rPr>
          <w:i/>
          <w:iCs/>
          <w:sz w:val="18"/>
          <w:szCs w:val="18"/>
        </w:rPr>
        <w:t xml:space="preserve"> device definition discussion within S2-2401319. I hope we can progress this paper independently. Just to reiterate, the proposal is to agree r25 with deleting 'device' and changing 'access' into 'access networks' in the 4th bullet of 4.1.1.</w:t>
      </w:r>
    </w:p>
    <w:p w14:paraId="077829D7" w14:textId="77777777" w:rsidR="008E11D2" w:rsidRDefault="008E11D2" w:rsidP="008E11D2">
      <w:pPr>
        <w:pStyle w:val="FP"/>
        <w:keepNext/>
        <w:rPr>
          <w:i/>
          <w:iCs/>
          <w:sz w:val="18"/>
          <w:szCs w:val="18"/>
        </w:rPr>
      </w:pPr>
      <w:r w:rsidRPr="005B25A1">
        <w:rPr>
          <w:i/>
          <w:iCs/>
          <w:sz w:val="18"/>
          <w:szCs w:val="18"/>
        </w:rPr>
        <w:t>Patrice (Huawei) disagrees that we question the content of the SID at this stage. Maintains to approve r23 (or r24 + the two changes mentioned before) and keep the questioning of the SID to further contributions from the opponents of the SA1 requirements in the next meeting.</w:t>
      </w:r>
    </w:p>
    <w:p w14:paraId="27E9C3EC" w14:textId="77777777" w:rsidR="008E11D2" w:rsidRDefault="008E11D2" w:rsidP="008E11D2">
      <w:pPr>
        <w:pStyle w:val="FP"/>
        <w:keepNext/>
        <w:rPr>
          <w:i/>
          <w:iCs/>
          <w:sz w:val="18"/>
          <w:szCs w:val="18"/>
        </w:rPr>
      </w:pPr>
      <w:r w:rsidRPr="005B25A1">
        <w:rPr>
          <w:i/>
          <w:iCs/>
          <w:sz w:val="18"/>
          <w:szCs w:val="18"/>
        </w:rPr>
        <w:t>Yildirim (Charter Communications) support revision r25 with addition of non-3GPP related bullet. Objects to any other revisions.</w:t>
      </w:r>
    </w:p>
    <w:p w14:paraId="4E0DEBA8" w14:textId="77777777" w:rsidR="008E11D2" w:rsidRDefault="008E11D2" w:rsidP="008E11D2">
      <w:pPr>
        <w:pStyle w:val="FP"/>
        <w:keepNext/>
        <w:rPr>
          <w:i/>
          <w:iCs/>
          <w:sz w:val="18"/>
          <w:szCs w:val="18"/>
        </w:rPr>
      </w:pPr>
      <w:r w:rsidRPr="005B25A1">
        <w:rPr>
          <w:i/>
          <w:iCs/>
          <w:sz w:val="18"/>
          <w:szCs w:val="18"/>
        </w:rPr>
        <w:lastRenderedPageBreak/>
        <w:t>Omkar (</w:t>
      </w:r>
      <w:proofErr w:type="spellStart"/>
      <w:r w:rsidRPr="005B25A1">
        <w:rPr>
          <w:i/>
          <w:iCs/>
          <w:sz w:val="18"/>
          <w:szCs w:val="18"/>
        </w:rPr>
        <w:t>CableLabs</w:t>
      </w:r>
      <w:proofErr w:type="spellEnd"/>
      <w:r w:rsidRPr="005B25A1">
        <w:rPr>
          <w:i/>
          <w:iCs/>
          <w:sz w:val="18"/>
          <w:szCs w:val="18"/>
        </w:rPr>
        <w:t>) supports r25 but only with the addition of non-3GPP related bullet. Objects to any other revisions.</w:t>
      </w:r>
    </w:p>
    <w:p w14:paraId="07166B58" w14:textId="77777777" w:rsidR="008E11D2" w:rsidRDefault="008E11D2" w:rsidP="008E11D2">
      <w:pPr>
        <w:pStyle w:val="FP"/>
        <w:keepNext/>
        <w:rPr>
          <w:i/>
          <w:iCs/>
          <w:sz w:val="18"/>
          <w:szCs w:val="18"/>
        </w:rPr>
      </w:pPr>
      <w:r w:rsidRPr="005B25A1">
        <w:rPr>
          <w:i/>
          <w:iCs/>
          <w:sz w:val="18"/>
          <w:szCs w:val="18"/>
        </w:rPr>
        <w:t>Miguel ( Qualcomm) clarifies my issue with r24 is not with the simultaneous transmission but the term '2 UEs' which is Stage 1 and not clear what it means for Stage 2.</w:t>
      </w:r>
    </w:p>
    <w:p w14:paraId="0220C43F" w14:textId="77777777" w:rsidR="008E11D2" w:rsidRDefault="008E11D2" w:rsidP="008E11D2">
      <w:pPr>
        <w:pStyle w:val="FP"/>
        <w:keepNext/>
        <w:rPr>
          <w:i/>
          <w:iCs/>
          <w:sz w:val="18"/>
          <w:szCs w:val="18"/>
        </w:rPr>
      </w:pPr>
      <w:r w:rsidRPr="005B25A1">
        <w:rPr>
          <w:i/>
          <w:iCs/>
          <w:sz w:val="18"/>
          <w:szCs w:val="18"/>
        </w:rPr>
        <w:t>Miguel (Qualcomm) asks Omkar and Yildirim can we keep the non-3GPP related bullet be included as a NOTE? I'd be ok with that as a NOTE.</w:t>
      </w:r>
    </w:p>
    <w:p w14:paraId="3E155DFC" w14:textId="77777777" w:rsidR="008E11D2" w:rsidRDefault="008E11D2" w:rsidP="008E11D2">
      <w:pPr>
        <w:pStyle w:val="FP"/>
        <w:keepNext/>
        <w:rPr>
          <w:i/>
          <w:iCs/>
          <w:sz w:val="18"/>
          <w:szCs w:val="18"/>
        </w:rPr>
      </w:pPr>
      <w:r w:rsidRPr="005B25A1">
        <w:rPr>
          <w:i/>
          <w:iCs/>
          <w:sz w:val="18"/>
          <w:szCs w:val="18"/>
        </w:rPr>
        <w:t>Krisztian (Apple) clarifies to Patrice (Huawei) the proposal to agree r25 is not due to technical reason. It is simply to limit the technical discussion to 1319 and not to impact this paper.</w:t>
      </w:r>
    </w:p>
    <w:p w14:paraId="54C34FC2" w14:textId="77777777" w:rsidR="008E11D2" w:rsidRDefault="008E11D2" w:rsidP="008E11D2">
      <w:pPr>
        <w:pStyle w:val="FP"/>
        <w:keepNext/>
        <w:rPr>
          <w:i/>
          <w:iCs/>
          <w:sz w:val="18"/>
          <w:szCs w:val="18"/>
        </w:rPr>
      </w:pPr>
      <w:r w:rsidRPr="005B25A1">
        <w:rPr>
          <w:i/>
          <w:iCs/>
          <w:sz w:val="18"/>
          <w:szCs w:val="18"/>
        </w:rPr>
        <w:t xml:space="preserve">Patrice (Huawei) clarifies that the fact that a </w:t>
      </w:r>
      <w:proofErr w:type="spellStart"/>
      <w:r w:rsidRPr="005B25A1">
        <w:rPr>
          <w:i/>
          <w:iCs/>
          <w:sz w:val="18"/>
          <w:szCs w:val="18"/>
        </w:rPr>
        <w:t>DualSteer</w:t>
      </w:r>
      <w:proofErr w:type="spellEnd"/>
      <w:r w:rsidRPr="005B25A1">
        <w:rPr>
          <w:i/>
          <w:iCs/>
          <w:sz w:val="18"/>
          <w:szCs w:val="18"/>
        </w:rPr>
        <w:t xml:space="preserve"> device is 'two separate UEs' appears in the objective of the SA2 SID, so it is stage 2.</w:t>
      </w:r>
    </w:p>
    <w:p w14:paraId="63D7B3B2" w14:textId="77777777" w:rsidR="008E11D2" w:rsidRDefault="008E11D2" w:rsidP="008E11D2">
      <w:pPr>
        <w:pStyle w:val="FP"/>
        <w:keepNext/>
        <w:rPr>
          <w:i/>
          <w:iCs/>
          <w:sz w:val="18"/>
          <w:szCs w:val="18"/>
        </w:rPr>
      </w:pPr>
      <w:r w:rsidRPr="005B25A1">
        <w:rPr>
          <w:i/>
          <w:iCs/>
          <w:sz w:val="18"/>
          <w:szCs w:val="18"/>
        </w:rPr>
        <w:t>Omkar (</w:t>
      </w:r>
      <w:proofErr w:type="spellStart"/>
      <w:r w:rsidRPr="005B25A1">
        <w:rPr>
          <w:i/>
          <w:iCs/>
          <w:sz w:val="18"/>
          <w:szCs w:val="18"/>
        </w:rPr>
        <w:t>CableLabs</w:t>
      </w:r>
      <w:proofErr w:type="spellEnd"/>
      <w:r w:rsidRPr="005B25A1">
        <w:rPr>
          <w:i/>
          <w:iCs/>
          <w:sz w:val="18"/>
          <w:szCs w:val="18"/>
        </w:rPr>
        <w:t>) responds to Miguel (Qualcomm).</w:t>
      </w:r>
    </w:p>
    <w:p w14:paraId="651594EB" w14:textId="77777777" w:rsidR="008E11D2" w:rsidRDefault="008E11D2" w:rsidP="008E11D2">
      <w:pPr>
        <w:pStyle w:val="FP"/>
        <w:keepNext/>
        <w:rPr>
          <w:i/>
          <w:iCs/>
          <w:sz w:val="18"/>
          <w:szCs w:val="18"/>
        </w:rPr>
      </w:pPr>
      <w:r w:rsidRPr="005B25A1">
        <w:rPr>
          <w:i/>
          <w:iCs/>
          <w:sz w:val="18"/>
          <w:szCs w:val="18"/>
        </w:rPr>
        <w:t>==== Final Comments Deadline ====.</w:t>
      </w:r>
    </w:p>
    <w:p w14:paraId="07FEF2BC" w14:textId="77777777" w:rsidR="008E11D2" w:rsidRDefault="008E11D2" w:rsidP="008E11D2">
      <w:pPr>
        <w:pStyle w:val="FP"/>
        <w:keepNext/>
        <w:rPr>
          <w:i/>
          <w:iCs/>
          <w:sz w:val="18"/>
          <w:szCs w:val="18"/>
        </w:rPr>
      </w:pPr>
      <w:r w:rsidRPr="005B25A1">
        <w:rPr>
          <w:i/>
          <w:iCs/>
          <w:sz w:val="18"/>
          <w:szCs w:val="18"/>
        </w:rPr>
        <w:t>Patrice (Huawei) says the text on impacts on 3GPP/non-3GPP is not appropriate in this section.</w:t>
      </w:r>
    </w:p>
    <w:p w14:paraId="5AB2D755" w14:textId="77777777" w:rsidR="008E11D2" w:rsidRDefault="008E11D2" w:rsidP="008E11D2">
      <w:pPr>
        <w:pStyle w:val="FP"/>
        <w:keepNext/>
        <w:rPr>
          <w:i/>
          <w:iCs/>
          <w:sz w:val="18"/>
          <w:szCs w:val="18"/>
        </w:rPr>
      </w:pPr>
      <w:r w:rsidRPr="005B25A1">
        <w:rPr>
          <w:i/>
          <w:iCs/>
          <w:sz w:val="18"/>
          <w:szCs w:val="18"/>
        </w:rPr>
        <w:t>Miguel (Qualcomm) asks Patrice (Huawei) questions.</w:t>
      </w:r>
    </w:p>
    <w:p w14:paraId="19FBCB32" w14:textId="77777777" w:rsidR="008E11D2" w:rsidRDefault="008E11D2" w:rsidP="008E11D2">
      <w:pPr>
        <w:pStyle w:val="FP"/>
        <w:keepNext/>
        <w:rPr>
          <w:i/>
          <w:iCs/>
          <w:sz w:val="18"/>
          <w:szCs w:val="18"/>
        </w:rPr>
      </w:pPr>
      <w:r w:rsidRPr="005B25A1">
        <w:rPr>
          <w:i/>
          <w:iCs/>
          <w:sz w:val="18"/>
          <w:szCs w:val="18"/>
        </w:rPr>
        <w:t>Miguel (Qualcomm) asks if a NOTE for non-3GPP related text is an agreeable compromise to everyone.</w:t>
      </w:r>
    </w:p>
    <w:p w14:paraId="6BAF058B" w14:textId="77777777" w:rsidR="008E11D2" w:rsidRDefault="008E11D2" w:rsidP="008E11D2">
      <w:pPr>
        <w:pStyle w:val="FP"/>
        <w:keepNext/>
        <w:rPr>
          <w:i/>
          <w:iCs/>
          <w:sz w:val="18"/>
          <w:szCs w:val="18"/>
        </w:rPr>
      </w:pPr>
      <w:r w:rsidRPr="005B25A1">
        <w:rPr>
          <w:i/>
          <w:iCs/>
          <w:sz w:val="18"/>
          <w:szCs w:val="18"/>
        </w:rPr>
        <w:t>Yildirim (Charter Communications) replies to Miguel.</w:t>
      </w:r>
    </w:p>
    <w:p w14:paraId="3474912B" w14:textId="77777777" w:rsidR="008E11D2" w:rsidRDefault="008E11D2" w:rsidP="008E11D2">
      <w:pPr>
        <w:pStyle w:val="FP"/>
        <w:keepNext/>
        <w:rPr>
          <w:i/>
          <w:iCs/>
          <w:sz w:val="18"/>
          <w:szCs w:val="18"/>
        </w:rPr>
      </w:pPr>
      <w:r w:rsidRPr="005B25A1">
        <w:rPr>
          <w:i/>
          <w:iCs/>
          <w:sz w:val="18"/>
          <w:szCs w:val="18"/>
        </w:rPr>
        <w:t xml:space="preserve">Sang-Jun (Samsung) thanks to Krisztian for the way forward proposal, and can accept the way </w:t>
      </w:r>
      <w:proofErr w:type="spellStart"/>
      <w:r w:rsidRPr="005B25A1">
        <w:rPr>
          <w:i/>
          <w:iCs/>
          <w:sz w:val="18"/>
          <w:szCs w:val="18"/>
        </w:rPr>
        <w:t>forwrd</w:t>
      </w:r>
      <w:proofErr w:type="spellEnd"/>
      <w:r w:rsidRPr="005B25A1">
        <w:rPr>
          <w:i/>
          <w:iCs/>
          <w:sz w:val="18"/>
          <w:szCs w:val="18"/>
        </w:rPr>
        <w:t xml:space="preserve"> r26, which is r24+changes.</w:t>
      </w:r>
    </w:p>
    <w:p w14:paraId="76F1F935" w14:textId="77777777" w:rsidR="008E11D2" w:rsidRDefault="008E11D2" w:rsidP="008E11D2">
      <w:pPr>
        <w:pStyle w:val="FP"/>
        <w:keepNext/>
        <w:rPr>
          <w:i/>
          <w:iCs/>
          <w:sz w:val="18"/>
          <w:szCs w:val="18"/>
        </w:rPr>
      </w:pPr>
      <w:r w:rsidRPr="005B25A1">
        <w:rPr>
          <w:i/>
          <w:iCs/>
          <w:sz w:val="18"/>
          <w:szCs w:val="18"/>
        </w:rPr>
        <w:t>Patrice (Huawei) is OK to have an editor's note for the sake of compromise, but the editor's note should then be: 'The implications of this assumption can be further discussed during the solution phase'. The current editor's note proposed in r26 is not acceptable. We are not OK with adding the NOTE on non-3GPP at this level (already covered in SM KI).</w:t>
      </w:r>
    </w:p>
    <w:p w14:paraId="3BF2573F" w14:textId="77777777" w:rsidR="008E11D2" w:rsidRDefault="008E11D2" w:rsidP="008E11D2">
      <w:pPr>
        <w:pStyle w:val="FP"/>
        <w:keepNext/>
        <w:rPr>
          <w:i/>
          <w:iCs/>
          <w:sz w:val="18"/>
          <w:szCs w:val="18"/>
        </w:rPr>
      </w:pPr>
      <w:r w:rsidRPr="005B25A1">
        <w:rPr>
          <w:i/>
          <w:iCs/>
          <w:sz w:val="18"/>
          <w:szCs w:val="18"/>
        </w:rPr>
        <w:t>Patrice (Huawei) provides r27 showing changes that we could live with, even if not happy about that. r25/r26 are not acceptable.</w:t>
      </w:r>
    </w:p>
    <w:p w14:paraId="5B09E26D" w14:textId="77777777" w:rsidR="008E11D2" w:rsidRPr="005B25A1" w:rsidRDefault="008E11D2" w:rsidP="008E11D2">
      <w:pPr>
        <w:pStyle w:val="FP"/>
        <w:keepNext/>
        <w:rPr>
          <w:i/>
          <w:iCs/>
          <w:sz w:val="18"/>
          <w:szCs w:val="18"/>
        </w:rPr>
      </w:pPr>
    </w:p>
    <w:p w14:paraId="254067EF" w14:textId="77777777" w:rsidR="008E11D2" w:rsidRPr="005B25A1" w:rsidRDefault="008E11D2" w:rsidP="008E11D2">
      <w:pPr>
        <w:keepNext/>
        <w:keepLines/>
        <w:rPr>
          <w:b/>
          <w:bCs/>
        </w:rPr>
      </w:pPr>
      <w:r>
        <w:rPr>
          <w:b/>
          <w:bCs/>
        </w:rPr>
        <w:t>CC#4</w:t>
      </w:r>
      <w:r w:rsidRPr="005B25A1">
        <w:rPr>
          <w:b/>
          <w:bCs/>
        </w:rPr>
        <w:t xml:space="preserve"> Discussion:</w:t>
      </w:r>
    </w:p>
    <w:p w14:paraId="3A585C2A" w14:textId="77777777" w:rsidR="008E11D2" w:rsidRPr="005B25A1" w:rsidRDefault="008E11D2" w:rsidP="008E11D2">
      <w:pPr>
        <w:keepNext/>
        <w:keepLines/>
      </w:pPr>
      <w:r>
        <w:t>Apple proposed r24 with changes</w:t>
      </w:r>
      <w:r w:rsidRPr="005B25A1">
        <w:t>.</w:t>
      </w:r>
      <w:r>
        <w:t xml:space="preserve"> Qualcomm did not accept this proposal. Charter also asked to postpone this. This was then </w:t>
      </w:r>
      <w:r w:rsidRPr="0034356E">
        <w:rPr>
          <w:color w:val="0000FF"/>
        </w:rPr>
        <w:t>postponed</w:t>
      </w:r>
      <w:r>
        <w:t>.</w:t>
      </w:r>
    </w:p>
    <w:p w14:paraId="6AD48974" w14:textId="77777777" w:rsidR="008E11D2" w:rsidRDefault="008E11D2" w:rsidP="008E11D2">
      <w:r w:rsidRPr="005B25A1">
        <w:rPr>
          <w:b/>
          <w:bCs/>
        </w:rPr>
        <w:t>Status:</w:t>
      </w:r>
      <w:r>
        <w:t xml:space="preserve"> </w:t>
      </w:r>
      <w:r w:rsidRPr="0034356E">
        <w:rPr>
          <w:color w:val="0000FF"/>
        </w:rPr>
        <w:t>Postponed</w:t>
      </w:r>
      <w:r>
        <w:t>.</w:t>
      </w:r>
    </w:p>
    <w:p w14:paraId="1154A0A9" w14:textId="50C8CB0C" w:rsidR="005A040B" w:rsidRDefault="005A040B" w:rsidP="008C7A7A">
      <w:pPr>
        <w:rPr>
          <w:lang w:eastAsia="en-US"/>
        </w:rPr>
      </w:pPr>
    </w:p>
    <w:p w14:paraId="0E353510" w14:textId="58D5B602" w:rsidR="00211577" w:rsidRDefault="008E11D2" w:rsidP="00211577">
      <w:pPr>
        <w:pStyle w:val="NormTop"/>
      </w:pPr>
      <w:r w:rsidRPr="008E11D2">
        <w:rPr>
          <w:color w:val="0000FF"/>
          <w:lang w:eastAsia="en-US"/>
        </w:rPr>
        <w:t>S2-240</w:t>
      </w:r>
      <w:r>
        <w:rPr>
          <w:color w:val="0000FF"/>
          <w:lang w:eastAsia="en-US"/>
        </w:rPr>
        <w:t>1635</w:t>
      </w:r>
      <w:r w:rsidRPr="00375008">
        <w:rPr>
          <w:lang w:eastAsia="en-US"/>
        </w:rPr>
        <w:t xml:space="preserve"> </w:t>
      </w:r>
      <w:r w:rsidR="00211577">
        <w:rPr>
          <w:lang w:eastAsia="en-US"/>
        </w:rPr>
        <w:t xml:space="preserve">(P-CR) 23.700-54: New Key issue X: Policy enhancement for dual steer device. (Source: OPPO, Apple, ETRI, Nokia, Nokia Shanghai Bell, Google, CATT, </w:t>
      </w:r>
      <w:proofErr w:type="spellStart"/>
      <w:r w:rsidR="00211577">
        <w:rPr>
          <w:lang w:eastAsia="en-US"/>
        </w:rPr>
        <w:t>InterDigital</w:t>
      </w:r>
      <w:proofErr w:type="spellEnd"/>
      <w:r w:rsidR="00211577">
        <w:rPr>
          <w:lang w:eastAsia="en-US"/>
        </w:rPr>
        <w:t>, LG Electronics, Lenovo).</w:t>
      </w:r>
      <w:r w:rsidR="00211577">
        <w:br/>
      </w:r>
      <w:r w:rsidR="00211577" w:rsidRPr="00D53282">
        <w:rPr>
          <w:b/>
        </w:rPr>
        <w:t>Document for:</w:t>
      </w:r>
      <w:r w:rsidR="00211577" w:rsidRPr="00D53282">
        <w:t xml:space="preserve"> </w:t>
      </w:r>
      <w:r w:rsidR="00211577">
        <w:t>Approval</w:t>
      </w:r>
      <w:r w:rsidR="00211577">
        <w:br/>
      </w:r>
      <w:r w:rsidR="00211577" w:rsidRPr="00D53282">
        <w:rPr>
          <w:b/>
        </w:rPr>
        <w:t>Abstract:</w:t>
      </w:r>
      <w:r w:rsidR="00211577" w:rsidRPr="00D53282">
        <w:t xml:space="preserve"> </w:t>
      </w:r>
      <w:r w:rsidR="00211577">
        <w:br/>
        <w:t>This paper proposes to add key issue on Policy enhancement for dual steer device to the FS_MASSS.</w:t>
      </w:r>
    </w:p>
    <w:p w14:paraId="2A416D19" w14:textId="77777777" w:rsidR="00211577" w:rsidRPr="005B25A1" w:rsidRDefault="00211577" w:rsidP="00211577">
      <w:pPr>
        <w:keepNext/>
        <w:keepLines/>
        <w:rPr>
          <w:b/>
          <w:bCs/>
        </w:rPr>
      </w:pPr>
      <w:r w:rsidRPr="005B25A1">
        <w:rPr>
          <w:b/>
          <w:bCs/>
        </w:rPr>
        <w:t>Convenor comment:</w:t>
      </w:r>
    </w:p>
    <w:p w14:paraId="2B031A18" w14:textId="2A0522F0" w:rsidR="00211577" w:rsidRPr="005B25A1" w:rsidRDefault="00211577" w:rsidP="00211577">
      <w:pPr>
        <w:keepNext/>
        <w:keepLines/>
      </w:pPr>
      <w:r>
        <w:t>Huawei will object</w:t>
      </w:r>
      <w:r w:rsidRPr="005B25A1">
        <w:t>.</w:t>
      </w:r>
    </w:p>
    <w:p w14:paraId="310CE588" w14:textId="3E57F760" w:rsidR="00211577" w:rsidRPr="00B81031" w:rsidRDefault="00211577" w:rsidP="00211577">
      <w:pPr>
        <w:keepNext/>
        <w:keepLines/>
        <w:rPr>
          <w:i/>
        </w:rPr>
      </w:pPr>
      <w:r w:rsidRPr="00B81031">
        <w:rPr>
          <w:b/>
          <w:bCs/>
          <w:i/>
        </w:rPr>
        <w:t>Comment:</w:t>
      </w:r>
      <w:r>
        <w:rPr>
          <w:i/>
        </w:rPr>
        <w:t xml:space="preserve"> Revision of S2-2400787r34 + changes, merging S2-2400713, S2-2400752, S2-2401016, S2-2401139, S2-2401246 and S2-2401331.</w:t>
      </w:r>
    </w:p>
    <w:p w14:paraId="723539B8" w14:textId="77777777" w:rsidR="008E11D2" w:rsidRPr="005B25A1" w:rsidRDefault="008E11D2" w:rsidP="008E11D2">
      <w:pPr>
        <w:keepNext/>
        <w:keepLines/>
        <w:rPr>
          <w:b/>
          <w:bCs/>
        </w:rPr>
      </w:pPr>
      <w:r>
        <w:rPr>
          <w:b/>
          <w:bCs/>
        </w:rPr>
        <w:t>CC#4</w:t>
      </w:r>
      <w:r w:rsidRPr="005B25A1">
        <w:rPr>
          <w:b/>
          <w:bCs/>
        </w:rPr>
        <w:t xml:space="preserve"> Discussion:</w:t>
      </w:r>
    </w:p>
    <w:p w14:paraId="32322C7D" w14:textId="77777777" w:rsidR="008E11D2" w:rsidRPr="005B25A1" w:rsidRDefault="008E11D2" w:rsidP="008E11D2">
      <w:pPr>
        <w:keepNext/>
        <w:keepLines/>
      </w:pPr>
      <w:r>
        <w:rPr>
          <w:lang w:eastAsia="en-US"/>
        </w:rPr>
        <w:t xml:space="preserve">Huawei had indicated that they would object to this. No agreement could be made and this </w:t>
      </w:r>
      <w:r>
        <w:t xml:space="preserve">was then </w:t>
      </w:r>
      <w:r w:rsidRPr="0034356E">
        <w:rPr>
          <w:color w:val="0000FF"/>
        </w:rPr>
        <w:t>postponed</w:t>
      </w:r>
      <w:r>
        <w:t>.</w:t>
      </w:r>
    </w:p>
    <w:p w14:paraId="49E18410" w14:textId="77777777" w:rsidR="008E11D2" w:rsidRDefault="008E11D2" w:rsidP="008E11D2">
      <w:r w:rsidRPr="005B25A1">
        <w:rPr>
          <w:b/>
          <w:bCs/>
        </w:rPr>
        <w:t>Status:</w:t>
      </w:r>
      <w:r>
        <w:t xml:space="preserve"> </w:t>
      </w:r>
      <w:r w:rsidRPr="0034356E">
        <w:rPr>
          <w:color w:val="0000FF"/>
        </w:rPr>
        <w:t>Postponed</w:t>
      </w:r>
      <w:r>
        <w:t>.</w:t>
      </w:r>
    </w:p>
    <w:p w14:paraId="7A3F6EE5" w14:textId="77777777" w:rsidR="008E11D2" w:rsidRDefault="008E11D2" w:rsidP="008E11D2"/>
    <w:p w14:paraId="3B3AD60C" w14:textId="77777777" w:rsidR="008E11D2" w:rsidRDefault="008E11D2" w:rsidP="008E11D2">
      <w:pPr>
        <w:pStyle w:val="NormTop"/>
      </w:pPr>
      <w:r>
        <w:rPr>
          <w:color w:val="0000FF"/>
        </w:rPr>
        <w:t>S2-2401636</w:t>
      </w:r>
      <w:r w:rsidRPr="00D53282">
        <w:t xml:space="preserve"> </w:t>
      </w:r>
      <w:r>
        <w:t xml:space="preserve">(P-CR) 23.700-54: FS_MASSS </w:t>
      </w:r>
      <w:proofErr w:type="spellStart"/>
      <w:r>
        <w:t>DualSteer</w:t>
      </w:r>
      <w:proofErr w:type="spellEnd"/>
      <w:r>
        <w:t xml:space="preserve"> Key Issue for Session management aspects.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Key Issue to cover the Session management aspects of WT#1.3 for </w:t>
      </w:r>
      <w:proofErr w:type="spellStart"/>
      <w:r>
        <w:t>DualSteer</w:t>
      </w:r>
      <w:proofErr w:type="spellEnd"/>
      <w:r>
        <w:t xml:space="preserve"> for the FS_MASSS TR 23.700-54.</w:t>
      </w:r>
    </w:p>
    <w:p w14:paraId="5B3263E6" w14:textId="77777777" w:rsidR="008E11D2" w:rsidRPr="005B25A1" w:rsidRDefault="008E11D2" w:rsidP="008E11D2">
      <w:pPr>
        <w:keepNext/>
        <w:keepLines/>
        <w:rPr>
          <w:b/>
          <w:bCs/>
        </w:rPr>
      </w:pPr>
      <w:r w:rsidRPr="005B25A1">
        <w:rPr>
          <w:b/>
          <w:bCs/>
        </w:rPr>
        <w:t>Convenor comment:</w:t>
      </w:r>
    </w:p>
    <w:p w14:paraId="372F4AB8" w14:textId="77777777" w:rsidR="008E11D2" w:rsidRPr="005B25A1" w:rsidRDefault="008E11D2" w:rsidP="008E11D2">
      <w:pPr>
        <w:keepNext/>
        <w:keepLines/>
      </w:pPr>
      <w:r w:rsidRPr="005B25A1">
        <w:t>Check can be handled or note. Proposed changes to 4th bullet under the KI.</w:t>
      </w:r>
    </w:p>
    <w:p w14:paraId="2C52385B" w14:textId="77777777" w:rsidR="008E11D2" w:rsidRPr="00B81031" w:rsidRDefault="008E11D2" w:rsidP="008E11D2">
      <w:pPr>
        <w:keepNext/>
        <w:keepLines/>
        <w:rPr>
          <w:i/>
        </w:rPr>
      </w:pPr>
      <w:r w:rsidRPr="00B81031">
        <w:rPr>
          <w:b/>
          <w:bCs/>
          <w:i/>
        </w:rPr>
        <w:t>Comment:</w:t>
      </w:r>
      <w:r>
        <w:rPr>
          <w:i/>
        </w:rPr>
        <w:t xml:space="preserve"> Revision of S2-2401329r19 + changes, merging S2-2400256, S2-2400534, S2-2400535, S2-2400588, S2-2400710, S2-2400753, S2-2401003, S2-2401025, S2-2401138 and S2-2401286.</w:t>
      </w:r>
    </w:p>
    <w:p w14:paraId="6948C7C8" w14:textId="77777777" w:rsidR="008E11D2" w:rsidRPr="005B25A1" w:rsidRDefault="008E11D2" w:rsidP="008E11D2">
      <w:pPr>
        <w:keepNext/>
        <w:keepLines/>
        <w:rPr>
          <w:b/>
          <w:bCs/>
        </w:rPr>
      </w:pPr>
      <w:r>
        <w:rPr>
          <w:b/>
          <w:bCs/>
        </w:rPr>
        <w:t>CC#4</w:t>
      </w:r>
      <w:r w:rsidRPr="005B25A1">
        <w:rPr>
          <w:b/>
          <w:bCs/>
        </w:rPr>
        <w:t xml:space="preserve"> Discussion:</w:t>
      </w:r>
    </w:p>
    <w:p w14:paraId="066B578C" w14:textId="77777777" w:rsidR="00016D89" w:rsidRPr="005B25A1" w:rsidRDefault="00016D89" w:rsidP="00016D89">
      <w:pPr>
        <w:keepNext/>
        <w:keepLines/>
      </w:pPr>
      <w:r>
        <w:t xml:space="preserve">Apple proposed r19 plus changes. This could not be agreed and </w:t>
      </w:r>
      <w:r>
        <w:rPr>
          <w:lang w:eastAsia="en-US"/>
        </w:rPr>
        <w:t xml:space="preserve">this </w:t>
      </w:r>
      <w:r>
        <w:t xml:space="preserve">was then </w:t>
      </w:r>
      <w:r w:rsidRPr="0034356E">
        <w:rPr>
          <w:color w:val="0000FF"/>
        </w:rPr>
        <w:t>postponed</w:t>
      </w:r>
      <w:r>
        <w:t>.</w:t>
      </w:r>
    </w:p>
    <w:p w14:paraId="5F0A558C" w14:textId="77777777" w:rsidR="00016D89" w:rsidRDefault="00016D89" w:rsidP="00016D89">
      <w:r w:rsidRPr="005B25A1">
        <w:rPr>
          <w:b/>
          <w:bCs/>
        </w:rPr>
        <w:t>Status:</w:t>
      </w:r>
      <w:r>
        <w:t xml:space="preserve"> </w:t>
      </w:r>
      <w:r w:rsidRPr="0034356E">
        <w:rPr>
          <w:color w:val="0000FF"/>
        </w:rPr>
        <w:t>Postponed</w:t>
      </w:r>
      <w:r>
        <w:t>.</w:t>
      </w:r>
    </w:p>
    <w:p w14:paraId="4135DE66" w14:textId="77777777" w:rsidR="00016D89" w:rsidRDefault="00016D89" w:rsidP="00016D89"/>
    <w:p w14:paraId="1E135687" w14:textId="77777777" w:rsidR="00016D89" w:rsidRDefault="00016D89" w:rsidP="00016D89">
      <w:pPr>
        <w:pStyle w:val="NormTop"/>
      </w:pPr>
      <w:r>
        <w:rPr>
          <w:color w:val="0000FF"/>
        </w:rPr>
        <w:lastRenderedPageBreak/>
        <w:t>S2-2401319</w:t>
      </w:r>
      <w:r w:rsidRPr="00D53282">
        <w:t xml:space="preserve"> </w:t>
      </w:r>
      <w:r>
        <w:t>(P-CR) 23.700-54: FS_MASSS Architectural Terms . (Source: Apple, ETRI)</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Terms for </w:t>
      </w:r>
      <w:proofErr w:type="spellStart"/>
      <w:r>
        <w:t>DualSteer</w:t>
      </w:r>
      <w:proofErr w:type="spellEnd"/>
      <w:r>
        <w:t xml:space="preserve"> for the FS_MASSS TR 23.700-54.</w:t>
      </w:r>
    </w:p>
    <w:p w14:paraId="66EB3AC1" w14:textId="77777777" w:rsidR="00016D89" w:rsidRPr="005B25A1" w:rsidRDefault="00016D89" w:rsidP="00016D89">
      <w:pPr>
        <w:pStyle w:val="FP"/>
        <w:keepNext/>
        <w:rPr>
          <w:b/>
          <w:bCs/>
          <w:i/>
          <w:iCs/>
          <w:sz w:val="18"/>
          <w:szCs w:val="18"/>
        </w:rPr>
      </w:pPr>
      <w:r w:rsidRPr="005B25A1">
        <w:rPr>
          <w:b/>
          <w:bCs/>
          <w:i/>
          <w:iCs/>
          <w:sz w:val="18"/>
          <w:szCs w:val="18"/>
        </w:rPr>
        <w:t>e-mail discussion:</w:t>
      </w:r>
    </w:p>
    <w:p w14:paraId="6939E36A" w14:textId="77777777" w:rsidR="00016D89" w:rsidRDefault="00016D89" w:rsidP="00016D89">
      <w:pPr>
        <w:pStyle w:val="FP"/>
        <w:keepNext/>
        <w:rPr>
          <w:i/>
          <w:iCs/>
          <w:sz w:val="18"/>
          <w:szCs w:val="18"/>
        </w:rPr>
      </w:pPr>
      <w:r w:rsidRPr="005B25A1">
        <w:rPr>
          <w:i/>
          <w:iCs/>
          <w:sz w:val="18"/>
          <w:szCs w:val="18"/>
        </w:rPr>
        <w:t>Zhuoyi (China Telecom) provides r01.</w:t>
      </w:r>
    </w:p>
    <w:p w14:paraId="6CD64986" w14:textId="77777777" w:rsidR="00016D89" w:rsidRDefault="00016D89" w:rsidP="00016D89">
      <w:pPr>
        <w:pStyle w:val="FP"/>
        <w:keepNext/>
        <w:rPr>
          <w:i/>
          <w:iCs/>
          <w:sz w:val="18"/>
          <w:szCs w:val="18"/>
        </w:rPr>
      </w:pPr>
      <w:r w:rsidRPr="005B25A1">
        <w:rPr>
          <w:i/>
          <w:iCs/>
          <w:sz w:val="18"/>
          <w:szCs w:val="18"/>
        </w:rPr>
        <w:t>Guanzhou (</w:t>
      </w:r>
      <w:proofErr w:type="spellStart"/>
      <w:r w:rsidRPr="005B25A1">
        <w:rPr>
          <w:i/>
          <w:iCs/>
          <w:sz w:val="18"/>
          <w:szCs w:val="18"/>
        </w:rPr>
        <w:t>InterDigtial</w:t>
      </w:r>
      <w:proofErr w:type="spellEnd"/>
      <w:r w:rsidRPr="005B25A1">
        <w:rPr>
          <w:i/>
          <w:iCs/>
          <w:sz w:val="18"/>
          <w:szCs w:val="18"/>
        </w:rPr>
        <w:t>) questions r01 definition.</w:t>
      </w:r>
    </w:p>
    <w:p w14:paraId="73CF88B8" w14:textId="77777777" w:rsidR="00016D89" w:rsidRDefault="00016D89" w:rsidP="00016D89">
      <w:pPr>
        <w:pStyle w:val="FP"/>
        <w:keepNext/>
        <w:rPr>
          <w:i/>
          <w:iCs/>
          <w:sz w:val="18"/>
          <w:szCs w:val="18"/>
        </w:rPr>
      </w:pPr>
      <w:r w:rsidRPr="005B25A1">
        <w:rPr>
          <w:i/>
          <w:iCs/>
          <w:sz w:val="18"/>
          <w:szCs w:val="18"/>
        </w:rPr>
        <w:t>Dieter (Deutsche Telekom) comments.</w:t>
      </w:r>
    </w:p>
    <w:p w14:paraId="7BBD0289" w14:textId="77777777" w:rsidR="00016D89" w:rsidRDefault="00016D89" w:rsidP="00016D89">
      <w:pPr>
        <w:pStyle w:val="FP"/>
        <w:keepNext/>
        <w:rPr>
          <w:i/>
          <w:iCs/>
          <w:sz w:val="18"/>
          <w:szCs w:val="18"/>
        </w:rPr>
      </w:pPr>
      <w:r w:rsidRPr="005B25A1">
        <w:rPr>
          <w:i/>
          <w:iCs/>
          <w:sz w:val="18"/>
          <w:szCs w:val="18"/>
        </w:rPr>
        <w:t xml:space="preserve">Dieter (Deutsche Telekom): If </w:t>
      </w:r>
      <w:proofErr w:type="spellStart"/>
      <w:r w:rsidRPr="005B25A1">
        <w:rPr>
          <w:i/>
          <w:iCs/>
          <w:sz w:val="18"/>
          <w:szCs w:val="18"/>
        </w:rPr>
        <w:t>DualSteer</w:t>
      </w:r>
      <w:proofErr w:type="spellEnd"/>
      <w:r w:rsidRPr="005B25A1">
        <w:rPr>
          <w:i/>
          <w:iCs/>
          <w:sz w:val="18"/>
          <w:szCs w:val="18"/>
        </w:rPr>
        <w:t xml:space="preserve"> device is based on MUSIM UE it implies support of one or more MUSIM features as per definition of 23.501.</w:t>
      </w:r>
    </w:p>
    <w:p w14:paraId="1D17402D" w14:textId="77777777" w:rsidR="00016D89" w:rsidRDefault="00016D89" w:rsidP="00016D89">
      <w:pPr>
        <w:pStyle w:val="FP"/>
        <w:keepNext/>
        <w:rPr>
          <w:i/>
          <w:iCs/>
          <w:sz w:val="18"/>
          <w:szCs w:val="18"/>
        </w:rPr>
      </w:pPr>
      <w:r w:rsidRPr="005B25A1">
        <w:rPr>
          <w:i/>
          <w:iCs/>
          <w:sz w:val="18"/>
          <w:szCs w:val="18"/>
        </w:rPr>
        <w:t>Yishan (Huawei) provides r02 and try to make the terms clear.</w:t>
      </w:r>
    </w:p>
    <w:p w14:paraId="2005C24F" w14:textId="77777777" w:rsidR="00016D89" w:rsidRDefault="00016D89" w:rsidP="00016D89">
      <w:pPr>
        <w:pStyle w:val="FP"/>
        <w:keepNext/>
        <w:rPr>
          <w:i/>
          <w:iCs/>
          <w:sz w:val="18"/>
          <w:szCs w:val="18"/>
        </w:rPr>
      </w:pPr>
      <w:r w:rsidRPr="005B25A1">
        <w:rPr>
          <w:i/>
          <w:iCs/>
          <w:sz w:val="18"/>
          <w:szCs w:val="18"/>
        </w:rPr>
        <w:t xml:space="preserve">Yildirim (Charter Communications) comments on rev02, specifically on </w:t>
      </w:r>
      <w:proofErr w:type="spellStart"/>
      <w:r w:rsidRPr="005B25A1">
        <w:rPr>
          <w:i/>
          <w:iCs/>
          <w:sz w:val="18"/>
          <w:szCs w:val="18"/>
        </w:rPr>
        <w:t>DualSteer</w:t>
      </w:r>
      <w:proofErr w:type="spellEnd"/>
      <w:r w:rsidRPr="005B25A1">
        <w:rPr>
          <w:i/>
          <w:iCs/>
          <w:sz w:val="18"/>
          <w:szCs w:val="18"/>
        </w:rPr>
        <w:t xml:space="preserve"> device term definition, and shares understanding of </w:t>
      </w:r>
      <w:proofErr w:type="spellStart"/>
      <w:r w:rsidRPr="005B25A1">
        <w:rPr>
          <w:i/>
          <w:iCs/>
          <w:sz w:val="18"/>
          <w:szCs w:val="18"/>
        </w:rPr>
        <w:t>DualSteer</w:t>
      </w:r>
      <w:proofErr w:type="spellEnd"/>
      <w:r w:rsidRPr="005B25A1">
        <w:rPr>
          <w:i/>
          <w:iCs/>
          <w:sz w:val="18"/>
          <w:szCs w:val="18"/>
        </w:rPr>
        <w:t xml:space="preserve"> Device in relation to Multi-USIM UE.</w:t>
      </w:r>
    </w:p>
    <w:p w14:paraId="17FC20E0" w14:textId="77777777" w:rsidR="00016D89" w:rsidRDefault="00016D89" w:rsidP="00016D89">
      <w:pPr>
        <w:pStyle w:val="FP"/>
        <w:keepNext/>
        <w:rPr>
          <w:i/>
          <w:iCs/>
          <w:sz w:val="18"/>
          <w:szCs w:val="18"/>
        </w:rPr>
      </w:pPr>
      <w:r w:rsidRPr="005B25A1">
        <w:rPr>
          <w:i/>
          <w:iCs/>
          <w:sz w:val="18"/>
          <w:szCs w:val="18"/>
        </w:rPr>
        <w:t xml:space="preserve">Zhenhua (vivo) disagree to link </w:t>
      </w:r>
      <w:proofErr w:type="spellStart"/>
      <w:r w:rsidRPr="005B25A1">
        <w:rPr>
          <w:i/>
          <w:iCs/>
          <w:sz w:val="18"/>
          <w:szCs w:val="18"/>
        </w:rPr>
        <w:t>DualSteer</w:t>
      </w:r>
      <w:proofErr w:type="spellEnd"/>
      <w:r w:rsidRPr="005B25A1">
        <w:rPr>
          <w:i/>
          <w:iCs/>
          <w:sz w:val="18"/>
          <w:szCs w:val="18"/>
        </w:rPr>
        <w:t xml:space="preserve"> Device with MUSIM UE and propose to use the data transfer capability to define the term. Provides r03.</w:t>
      </w:r>
    </w:p>
    <w:p w14:paraId="3E85F27D" w14:textId="77777777" w:rsidR="00016D89" w:rsidRDefault="00016D89" w:rsidP="00016D89">
      <w:pPr>
        <w:pStyle w:val="FP"/>
        <w:keepNext/>
        <w:rPr>
          <w:i/>
          <w:iCs/>
          <w:sz w:val="18"/>
          <w:szCs w:val="18"/>
        </w:rPr>
      </w:pPr>
      <w:r w:rsidRPr="005B25A1">
        <w:rPr>
          <w:i/>
          <w:iCs/>
          <w:sz w:val="18"/>
          <w:szCs w:val="18"/>
        </w:rPr>
        <w:t>Guanzhou (</w:t>
      </w:r>
      <w:proofErr w:type="spellStart"/>
      <w:r w:rsidRPr="005B25A1">
        <w:rPr>
          <w:i/>
          <w:iCs/>
          <w:sz w:val="18"/>
          <w:szCs w:val="18"/>
        </w:rPr>
        <w:t>InterDigtial</w:t>
      </w:r>
      <w:proofErr w:type="spellEnd"/>
      <w:r w:rsidRPr="005B25A1">
        <w:rPr>
          <w:i/>
          <w:iCs/>
          <w:sz w:val="18"/>
          <w:szCs w:val="18"/>
        </w:rPr>
        <w:t xml:space="preserve">) shares some further thoughts on </w:t>
      </w:r>
      <w:proofErr w:type="spellStart"/>
      <w:r w:rsidRPr="005B25A1">
        <w:rPr>
          <w:i/>
          <w:iCs/>
          <w:sz w:val="18"/>
          <w:szCs w:val="18"/>
        </w:rPr>
        <w:t>DualSteer</w:t>
      </w:r>
      <w:proofErr w:type="spellEnd"/>
      <w:r w:rsidRPr="005B25A1">
        <w:rPr>
          <w:i/>
          <w:iCs/>
          <w:sz w:val="18"/>
          <w:szCs w:val="18"/>
        </w:rPr>
        <w:t xml:space="preserve"> device definition.</w:t>
      </w:r>
    </w:p>
    <w:p w14:paraId="33B47955" w14:textId="77777777" w:rsidR="00016D89" w:rsidRDefault="00016D89" w:rsidP="00016D89">
      <w:pPr>
        <w:pStyle w:val="FP"/>
        <w:keepNext/>
        <w:rPr>
          <w:i/>
          <w:iCs/>
          <w:sz w:val="18"/>
          <w:szCs w:val="18"/>
        </w:rPr>
      </w:pPr>
      <w:r w:rsidRPr="005B25A1">
        <w:rPr>
          <w:i/>
          <w:iCs/>
          <w:sz w:val="18"/>
          <w:szCs w:val="18"/>
        </w:rPr>
        <w:t xml:space="preserve">Myungjune (LGE) comments/questions on </w:t>
      </w:r>
      <w:proofErr w:type="spellStart"/>
      <w:r w:rsidRPr="005B25A1">
        <w:rPr>
          <w:i/>
          <w:iCs/>
          <w:sz w:val="18"/>
          <w:szCs w:val="18"/>
        </w:rPr>
        <w:t>DualSteer</w:t>
      </w:r>
      <w:proofErr w:type="spellEnd"/>
      <w:r w:rsidRPr="005B25A1">
        <w:rPr>
          <w:i/>
          <w:iCs/>
          <w:sz w:val="18"/>
          <w:szCs w:val="18"/>
        </w:rPr>
        <w:t xml:space="preserve"> device definition.</w:t>
      </w:r>
    </w:p>
    <w:p w14:paraId="2D9F7624" w14:textId="77777777" w:rsidR="00016D89" w:rsidRDefault="00016D89" w:rsidP="00016D89">
      <w:pPr>
        <w:pStyle w:val="FP"/>
        <w:keepNext/>
        <w:rPr>
          <w:i/>
          <w:iCs/>
          <w:sz w:val="18"/>
          <w:szCs w:val="18"/>
        </w:rPr>
      </w:pPr>
      <w:r w:rsidRPr="005B25A1">
        <w:rPr>
          <w:i/>
          <w:iCs/>
          <w:sz w:val="18"/>
          <w:szCs w:val="18"/>
        </w:rPr>
        <w:t>Krisztian (Apple) does not think r01 and r02 are correct.</w:t>
      </w:r>
    </w:p>
    <w:p w14:paraId="598408C3" w14:textId="77777777" w:rsidR="00016D89" w:rsidRDefault="00016D89" w:rsidP="00016D89">
      <w:pPr>
        <w:pStyle w:val="FP"/>
        <w:keepNext/>
        <w:rPr>
          <w:i/>
          <w:iCs/>
          <w:sz w:val="18"/>
          <w:szCs w:val="18"/>
        </w:rPr>
      </w:pPr>
      <w:r w:rsidRPr="005B25A1">
        <w:rPr>
          <w:i/>
          <w:iCs/>
          <w:sz w:val="18"/>
          <w:szCs w:val="18"/>
        </w:rPr>
        <w:t>Chunshan (CATT) provides r04 to make the definition more clear.</w:t>
      </w:r>
    </w:p>
    <w:p w14:paraId="3950F7D5" w14:textId="77777777" w:rsidR="00016D89" w:rsidRDefault="00016D89" w:rsidP="00016D89">
      <w:pPr>
        <w:pStyle w:val="FP"/>
        <w:keepNext/>
        <w:rPr>
          <w:i/>
          <w:iCs/>
          <w:sz w:val="18"/>
          <w:szCs w:val="18"/>
        </w:rPr>
      </w:pPr>
      <w:r w:rsidRPr="005B25A1">
        <w:rPr>
          <w:i/>
          <w:iCs/>
          <w:sz w:val="18"/>
          <w:szCs w:val="18"/>
        </w:rPr>
        <w:t>Pallab (Nokia) comments on r04.</w:t>
      </w:r>
    </w:p>
    <w:p w14:paraId="72407BCB" w14:textId="77777777" w:rsidR="00016D89" w:rsidRDefault="00016D89" w:rsidP="00016D89">
      <w:pPr>
        <w:pStyle w:val="FP"/>
        <w:keepNext/>
        <w:rPr>
          <w:i/>
          <w:iCs/>
          <w:sz w:val="18"/>
          <w:szCs w:val="18"/>
        </w:rPr>
      </w:pPr>
      <w:r w:rsidRPr="005B25A1">
        <w:rPr>
          <w:i/>
          <w:iCs/>
          <w:sz w:val="18"/>
          <w:szCs w:val="18"/>
        </w:rPr>
        <w:t>Zhenhua (vivo) comments on r04.</w:t>
      </w:r>
    </w:p>
    <w:p w14:paraId="2EDA1DA6" w14:textId="77777777" w:rsidR="00016D89" w:rsidRDefault="00016D89" w:rsidP="00016D89">
      <w:pPr>
        <w:pStyle w:val="FP"/>
        <w:keepNext/>
        <w:rPr>
          <w:i/>
          <w:iCs/>
          <w:sz w:val="18"/>
          <w:szCs w:val="18"/>
        </w:rPr>
      </w:pPr>
      <w:r w:rsidRPr="005B25A1">
        <w:rPr>
          <w:i/>
          <w:iCs/>
          <w:sz w:val="18"/>
          <w:szCs w:val="18"/>
        </w:rPr>
        <w:t>Stefan (Ericsson) comments.</w:t>
      </w:r>
    </w:p>
    <w:p w14:paraId="00B0295F" w14:textId="77777777" w:rsidR="00016D89" w:rsidRDefault="00016D89" w:rsidP="00016D89">
      <w:pPr>
        <w:pStyle w:val="FP"/>
        <w:keepNext/>
        <w:rPr>
          <w:i/>
          <w:iCs/>
          <w:sz w:val="18"/>
          <w:szCs w:val="18"/>
        </w:rPr>
      </w:pPr>
      <w:r w:rsidRPr="005B25A1">
        <w:rPr>
          <w:i/>
          <w:iCs/>
          <w:sz w:val="18"/>
          <w:szCs w:val="18"/>
        </w:rPr>
        <w:t>Zhuoyi (China telecom) comments.</w:t>
      </w:r>
    </w:p>
    <w:p w14:paraId="012FE09B" w14:textId="77777777" w:rsidR="00016D89" w:rsidRDefault="00016D89" w:rsidP="00016D89">
      <w:pPr>
        <w:pStyle w:val="FP"/>
        <w:keepNext/>
        <w:rPr>
          <w:i/>
          <w:iCs/>
          <w:sz w:val="18"/>
          <w:szCs w:val="18"/>
        </w:rPr>
      </w:pPr>
      <w:r w:rsidRPr="005B25A1">
        <w:rPr>
          <w:i/>
          <w:iCs/>
          <w:sz w:val="18"/>
          <w:szCs w:val="18"/>
        </w:rPr>
        <w:t>Jinguo(ZTE) comments.</w:t>
      </w:r>
    </w:p>
    <w:p w14:paraId="24C84B8A" w14:textId="77777777" w:rsidR="00016D89" w:rsidRDefault="00016D89" w:rsidP="00016D89">
      <w:pPr>
        <w:pStyle w:val="FP"/>
        <w:keepNext/>
        <w:rPr>
          <w:i/>
          <w:iCs/>
          <w:sz w:val="18"/>
          <w:szCs w:val="18"/>
        </w:rPr>
      </w:pPr>
      <w:r w:rsidRPr="005B25A1">
        <w:rPr>
          <w:i/>
          <w:iCs/>
          <w:sz w:val="18"/>
          <w:szCs w:val="18"/>
        </w:rPr>
        <w:t xml:space="preserve">Yishan (Huawei) provides r05 and proposes to differentiate the cases of </w:t>
      </w:r>
      <w:proofErr w:type="spellStart"/>
      <w:r w:rsidRPr="005B25A1">
        <w:rPr>
          <w:i/>
          <w:iCs/>
          <w:sz w:val="18"/>
          <w:szCs w:val="18"/>
        </w:rPr>
        <w:t>DualSteer</w:t>
      </w:r>
      <w:proofErr w:type="spellEnd"/>
      <w:r w:rsidRPr="005B25A1">
        <w:rPr>
          <w:i/>
          <w:iCs/>
          <w:sz w:val="18"/>
          <w:szCs w:val="18"/>
        </w:rPr>
        <w:t xml:space="preserve"> Device with single UE and </w:t>
      </w:r>
      <w:proofErr w:type="spellStart"/>
      <w:r w:rsidRPr="005B25A1">
        <w:rPr>
          <w:i/>
          <w:iCs/>
          <w:sz w:val="18"/>
          <w:szCs w:val="18"/>
        </w:rPr>
        <w:t>DualSteer</w:t>
      </w:r>
      <w:proofErr w:type="spellEnd"/>
      <w:r w:rsidRPr="005B25A1">
        <w:rPr>
          <w:i/>
          <w:iCs/>
          <w:sz w:val="18"/>
          <w:szCs w:val="18"/>
        </w:rPr>
        <w:t xml:space="preserve"> device with two separate UE and also proposes to make </w:t>
      </w:r>
      <w:proofErr w:type="spellStart"/>
      <w:r w:rsidRPr="005B25A1">
        <w:rPr>
          <w:i/>
          <w:iCs/>
          <w:sz w:val="18"/>
          <w:szCs w:val="18"/>
        </w:rPr>
        <w:t>DualSteer</w:t>
      </w:r>
      <w:proofErr w:type="spellEnd"/>
      <w:r w:rsidRPr="005B25A1">
        <w:rPr>
          <w:i/>
          <w:iCs/>
          <w:sz w:val="18"/>
          <w:szCs w:val="18"/>
        </w:rPr>
        <w:t xml:space="preserve"> traffic steering and switching independent with ATSSS.</w:t>
      </w:r>
    </w:p>
    <w:p w14:paraId="3306B912" w14:textId="77777777" w:rsidR="00016D89" w:rsidRDefault="00016D89" w:rsidP="00016D89">
      <w:pPr>
        <w:pStyle w:val="FP"/>
        <w:keepNext/>
        <w:rPr>
          <w:i/>
          <w:iCs/>
          <w:sz w:val="18"/>
          <w:szCs w:val="18"/>
        </w:rPr>
      </w:pPr>
      <w:r w:rsidRPr="005B25A1">
        <w:rPr>
          <w:i/>
          <w:iCs/>
          <w:sz w:val="18"/>
          <w:szCs w:val="18"/>
        </w:rPr>
        <w:t>Miguel (Qualcomm) comments that definition of 'two UEs' is not clear what it means in UE side, needs to be more specific. Provides r06.</w:t>
      </w:r>
    </w:p>
    <w:p w14:paraId="23F6C11E" w14:textId="77777777" w:rsidR="00016D89" w:rsidRDefault="00016D89" w:rsidP="00016D89">
      <w:pPr>
        <w:pStyle w:val="FP"/>
        <w:keepNext/>
        <w:rPr>
          <w:i/>
          <w:iCs/>
          <w:sz w:val="18"/>
          <w:szCs w:val="18"/>
        </w:rPr>
      </w:pPr>
      <w:r w:rsidRPr="005B25A1">
        <w:rPr>
          <w:i/>
          <w:iCs/>
          <w:sz w:val="18"/>
          <w:szCs w:val="18"/>
        </w:rPr>
        <w:t>Patrice (Huawei) clarifies what wasn't the SA1 intention.</w:t>
      </w:r>
    </w:p>
    <w:p w14:paraId="4C5B685D" w14:textId="77777777" w:rsidR="00016D89" w:rsidRDefault="00016D89" w:rsidP="00016D89">
      <w:pPr>
        <w:pStyle w:val="FP"/>
        <w:keepNext/>
        <w:rPr>
          <w:i/>
          <w:iCs/>
          <w:sz w:val="18"/>
          <w:szCs w:val="18"/>
        </w:rPr>
      </w:pPr>
      <w:r w:rsidRPr="005B25A1">
        <w:rPr>
          <w:i/>
          <w:iCs/>
          <w:sz w:val="18"/>
          <w:szCs w:val="18"/>
        </w:rPr>
        <w:t>Miguel (Qualcomm) replies to Patrice.</w:t>
      </w:r>
    </w:p>
    <w:p w14:paraId="69BF8C6A" w14:textId="77777777" w:rsidR="00016D89" w:rsidRDefault="00016D89" w:rsidP="00016D89">
      <w:pPr>
        <w:pStyle w:val="FP"/>
        <w:keepNext/>
        <w:rPr>
          <w:i/>
          <w:iCs/>
          <w:sz w:val="18"/>
          <w:szCs w:val="18"/>
        </w:rPr>
      </w:pPr>
      <w:r w:rsidRPr="005B25A1">
        <w:rPr>
          <w:i/>
          <w:iCs/>
          <w:sz w:val="18"/>
          <w:szCs w:val="18"/>
        </w:rPr>
        <w:t>Yildirim (Charter Communications) support r06.</w:t>
      </w:r>
    </w:p>
    <w:p w14:paraId="747AB1BF" w14:textId="77777777" w:rsidR="00016D89" w:rsidRDefault="00016D89" w:rsidP="00016D89">
      <w:pPr>
        <w:pStyle w:val="FP"/>
        <w:keepNext/>
        <w:rPr>
          <w:i/>
          <w:iCs/>
          <w:sz w:val="18"/>
          <w:szCs w:val="18"/>
        </w:rPr>
      </w:pPr>
      <w:r w:rsidRPr="005B25A1">
        <w:rPr>
          <w:i/>
          <w:iCs/>
          <w:sz w:val="18"/>
          <w:szCs w:val="18"/>
        </w:rPr>
        <w:t>Sang-Jun (Samsung) provides comments on 1319r06 on the text 'Each UE stack registers with the corresponding 3GPP access network as a separate UE.'.</w:t>
      </w:r>
    </w:p>
    <w:p w14:paraId="2201D42A" w14:textId="77777777" w:rsidR="00016D89" w:rsidRDefault="00016D89" w:rsidP="00016D89">
      <w:pPr>
        <w:pStyle w:val="FP"/>
        <w:keepNext/>
        <w:rPr>
          <w:i/>
          <w:iCs/>
          <w:sz w:val="18"/>
          <w:szCs w:val="18"/>
        </w:rPr>
      </w:pPr>
      <w:r w:rsidRPr="005B25A1">
        <w:rPr>
          <w:i/>
          <w:iCs/>
          <w:sz w:val="18"/>
          <w:szCs w:val="18"/>
        </w:rPr>
        <w:t>==== Revisions Deadline ====.</w:t>
      </w:r>
    </w:p>
    <w:p w14:paraId="3B3518C3" w14:textId="77777777" w:rsidR="00016D89" w:rsidRDefault="00016D89" w:rsidP="00016D89">
      <w:pPr>
        <w:pStyle w:val="FP"/>
        <w:keepNext/>
        <w:rPr>
          <w:i/>
          <w:iCs/>
          <w:sz w:val="18"/>
          <w:szCs w:val="18"/>
        </w:rPr>
      </w:pPr>
      <w:proofErr w:type="spellStart"/>
      <w:r w:rsidRPr="005B25A1">
        <w:rPr>
          <w:i/>
          <w:iCs/>
          <w:sz w:val="18"/>
          <w:szCs w:val="18"/>
        </w:rPr>
        <w:t>Jeounglak</w:t>
      </w:r>
      <w:proofErr w:type="spellEnd"/>
      <w:r w:rsidRPr="005B25A1">
        <w:rPr>
          <w:i/>
          <w:iCs/>
          <w:sz w:val="18"/>
          <w:szCs w:val="18"/>
        </w:rPr>
        <w:t xml:space="preserve"> (ETRI) prefers r16.</w:t>
      </w:r>
    </w:p>
    <w:p w14:paraId="7F03D1F2" w14:textId="77777777" w:rsidR="00016D89" w:rsidRDefault="00016D89" w:rsidP="00016D89">
      <w:pPr>
        <w:pStyle w:val="FP"/>
        <w:keepNext/>
        <w:rPr>
          <w:i/>
          <w:iCs/>
          <w:sz w:val="18"/>
          <w:szCs w:val="18"/>
        </w:rPr>
      </w:pPr>
      <w:r w:rsidRPr="005B25A1">
        <w:rPr>
          <w:i/>
          <w:iCs/>
          <w:sz w:val="18"/>
          <w:szCs w:val="18"/>
        </w:rPr>
        <w:t>Yildirim (Charter Communications) is OK with revisions r16, r09, r07; can live with r12, r11. Objects to any other revisions. Proposes a compromise for the 'registered' text in r16.</w:t>
      </w:r>
    </w:p>
    <w:p w14:paraId="509A1A56" w14:textId="77777777" w:rsidR="00016D89" w:rsidRDefault="00016D89" w:rsidP="00016D89">
      <w:pPr>
        <w:pStyle w:val="FP"/>
        <w:keepNext/>
        <w:rPr>
          <w:i/>
          <w:iCs/>
          <w:sz w:val="18"/>
          <w:szCs w:val="18"/>
        </w:rPr>
      </w:pPr>
      <w:r w:rsidRPr="005B25A1">
        <w:rPr>
          <w:i/>
          <w:iCs/>
          <w:sz w:val="18"/>
          <w:szCs w:val="18"/>
        </w:rPr>
        <w:t>Omkar (</w:t>
      </w:r>
      <w:proofErr w:type="spellStart"/>
      <w:r w:rsidRPr="005B25A1">
        <w:rPr>
          <w:i/>
          <w:iCs/>
          <w:sz w:val="18"/>
          <w:szCs w:val="18"/>
        </w:rPr>
        <w:t>CableLabs</w:t>
      </w:r>
      <w:proofErr w:type="spellEnd"/>
      <w:r w:rsidRPr="005B25A1">
        <w:rPr>
          <w:i/>
          <w:iCs/>
          <w:sz w:val="18"/>
          <w:szCs w:val="18"/>
        </w:rPr>
        <w:t>) supports r16 (with the compromise text suggested by Charter), r09, r07; can live with r12, r11. Objects to all the other revisions.</w:t>
      </w:r>
    </w:p>
    <w:p w14:paraId="42F144F6" w14:textId="77777777" w:rsidR="00016D89" w:rsidRDefault="00016D89" w:rsidP="00016D89">
      <w:pPr>
        <w:pStyle w:val="FP"/>
        <w:keepNext/>
        <w:rPr>
          <w:i/>
          <w:iCs/>
          <w:sz w:val="18"/>
          <w:szCs w:val="18"/>
        </w:rPr>
      </w:pPr>
      <w:r w:rsidRPr="005B25A1">
        <w:rPr>
          <w:i/>
          <w:iCs/>
          <w:sz w:val="18"/>
          <w:szCs w:val="18"/>
        </w:rPr>
        <w:t>==== Final Comments Deadline ====.</w:t>
      </w:r>
    </w:p>
    <w:p w14:paraId="3CEF648A" w14:textId="77777777" w:rsidR="00016D89" w:rsidRPr="005B25A1" w:rsidRDefault="00016D89" w:rsidP="00016D89">
      <w:pPr>
        <w:pStyle w:val="FP"/>
        <w:keepNext/>
        <w:rPr>
          <w:i/>
          <w:iCs/>
          <w:sz w:val="18"/>
          <w:szCs w:val="18"/>
        </w:rPr>
      </w:pPr>
    </w:p>
    <w:p w14:paraId="46F0CD70" w14:textId="77777777" w:rsidR="00016D89" w:rsidRPr="005B25A1" w:rsidRDefault="00016D89" w:rsidP="00016D89">
      <w:pPr>
        <w:keepNext/>
        <w:keepLines/>
        <w:rPr>
          <w:b/>
          <w:bCs/>
        </w:rPr>
      </w:pPr>
      <w:r>
        <w:rPr>
          <w:b/>
          <w:bCs/>
        </w:rPr>
        <w:t>CC#4</w:t>
      </w:r>
      <w:r w:rsidRPr="005B25A1">
        <w:rPr>
          <w:b/>
          <w:bCs/>
        </w:rPr>
        <w:t xml:space="preserve"> Discussion:</w:t>
      </w:r>
    </w:p>
    <w:p w14:paraId="584CDFEB" w14:textId="77777777" w:rsidR="00016D89" w:rsidRPr="005B25A1" w:rsidRDefault="00016D89" w:rsidP="00016D89">
      <w:pPr>
        <w:keepNext/>
        <w:keepLines/>
      </w:pPr>
      <w:r>
        <w:t xml:space="preserve">Apple proposed r16 plus changes. MediaTek suggested removing the bullet and adding only the editor's note and to review again at the next meeting. vivo agreed with the MediaTek suggestion. This could not be agreed and </w:t>
      </w:r>
      <w:r>
        <w:rPr>
          <w:lang w:eastAsia="en-US"/>
        </w:rPr>
        <w:t xml:space="preserve">this </w:t>
      </w:r>
      <w:r>
        <w:t xml:space="preserve">was then </w:t>
      </w:r>
      <w:r w:rsidRPr="0034356E">
        <w:rPr>
          <w:color w:val="0000FF"/>
        </w:rPr>
        <w:t>postponed</w:t>
      </w:r>
      <w:r>
        <w:t>.</w:t>
      </w:r>
    </w:p>
    <w:p w14:paraId="183721DA" w14:textId="77777777" w:rsidR="00016D89" w:rsidRDefault="00016D89" w:rsidP="00016D89">
      <w:r w:rsidRPr="005B25A1">
        <w:rPr>
          <w:b/>
          <w:bCs/>
        </w:rPr>
        <w:t>Status:</w:t>
      </w:r>
      <w:r>
        <w:t xml:space="preserve"> </w:t>
      </w:r>
      <w:r w:rsidRPr="0034356E">
        <w:rPr>
          <w:color w:val="0000FF"/>
        </w:rPr>
        <w:t>Postponed</w:t>
      </w:r>
      <w:r>
        <w:t>.</w:t>
      </w:r>
    </w:p>
    <w:p w14:paraId="6C3D4687" w14:textId="77777777" w:rsidR="008E11D2" w:rsidRPr="008C7A7A" w:rsidRDefault="008E11D2" w:rsidP="008C7A7A">
      <w:pPr>
        <w:rPr>
          <w:lang w:eastAsia="en-US"/>
        </w:rPr>
      </w:pPr>
    </w:p>
    <w:p w14:paraId="30B7A89E" w14:textId="77777777" w:rsidR="00656E30" w:rsidRDefault="00656E30" w:rsidP="00656E30">
      <w:pPr>
        <w:pStyle w:val="NormTop"/>
      </w:pPr>
      <w:r>
        <w:rPr>
          <w:color w:val="0000FF"/>
        </w:rPr>
        <w:t>S2-2400041</w:t>
      </w:r>
      <w:r w:rsidRPr="00D53282">
        <w:t xml:space="preserve"> </w:t>
      </w:r>
      <w:r>
        <w:t>(LS IN) LS from CT WG1: LS on UE Location Information for NB-IoT NTN (Source: CT WG1 (C1-239363))</w:t>
      </w:r>
      <w:r>
        <w:br/>
      </w:r>
      <w:r w:rsidRPr="00D53282">
        <w:rPr>
          <w:b/>
        </w:rPr>
        <w:t>Document for:</w:t>
      </w:r>
      <w:r w:rsidRPr="00D53282">
        <w:t xml:space="preserve"> </w:t>
      </w:r>
      <w:r>
        <w:t>Action</w:t>
      </w:r>
      <w:r>
        <w:br/>
      </w:r>
      <w:r w:rsidRPr="00D53282">
        <w:rPr>
          <w:b/>
        </w:rPr>
        <w:t>Abstract:</w:t>
      </w:r>
      <w:r w:rsidRPr="00D53282">
        <w:t xml:space="preserve"> </w:t>
      </w:r>
      <w:r>
        <w:br/>
        <w:t>CT WG1 thanks RAN WG2 for the LS on UE Location Information for NB-IoT NTN. CT WG1 has discussed the topic and concludes that the described issue has a scope for which stage 2 requirements are needed. CT WG1 expects SA WG2 to evaluate the topic first and CT WG1 will work on stage 3 once normative stage 2 requirements are available. Action: CT WG1 kindly asks SA WG2 group to take the feedback given above into account in their work on this topic.</w:t>
      </w:r>
    </w:p>
    <w:p w14:paraId="10CC735E" w14:textId="77777777" w:rsidR="00656E30" w:rsidRPr="005B25A1" w:rsidRDefault="00656E30" w:rsidP="00656E30">
      <w:pPr>
        <w:keepNext/>
        <w:keepLines/>
        <w:rPr>
          <w:b/>
          <w:bCs/>
        </w:rPr>
      </w:pPr>
      <w:r w:rsidRPr="005B25A1">
        <w:rPr>
          <w:b/>
          <w:bCs/>
        </w:rPr>
        <w:t>Parallel discussion:</w:t>
      </w:r>
    </w:p>
    <w:p w14:paraId="0E7298F2" w14:textId="3DE11DB6" w:rsidR="00656E30" w:rsidRPr="005B25A1" w:rsidRDefault="00D1363C" w:rsidP="00656E30">
      <w:pPr>
        <w:keepNext/>
        <w:keepLines/>
        <w:rPr>
          <w:b/>
          <w:bCs/>
        </w:rPr>
      </w:pPr>
      <w:r>
        <w:rPr>
          <w:b/>
          <w:bCs/>
        </w:rPr>
        <w:t>CC#4</w:t>
      </w:r>
      <w:r w:rsidRPr="005B25A1">
        <w:rPr>
          <w:b/>
          <w:bCs/>
        </w:rPr>
        <w:t xml:space="preserve"> Discussion:</w:t>
      </w:r>
    </w:p>
    <w:p w14:paraId="5D622D71" w14:textId="722C823A" w:rsidR="00656E30" w:rsidRPr="005B25A1" w:rsidRDefault="00657CEC" w:rsidP="00656E30">
      <w:pPr>
        <w:keepNext/>
        <w:keepLines/>
      </w:pPr>
      <w:r>
        <w:t xml:space="preserve">This was not handled at the CC and was </w:t>
      </w:r>
      <w:r w:rsidRPr="00657CEC">
        <w:rPr>
          <w:color w:val="0000FF"/>
        </w:rPr>
        <w:t>postponed</w:t>
      </w:r>
      <w:r w:rsidR="00656E30" w:rsidRPr="005B25A1">
        <w:t>.</w:t>
      </w:r>
    </w:p>
    <w:p w14:paraId="1A76245D" w14:textId="0D365B7E" w:rsidR="00656E30" w:rsidRPr="00EB0339" w:rsidRDefault="00656E30" w:rsidP="00656E30">
      <w:r w:rsidRPr="005B25A1">
        <w:rPr>
          <w:b/>
          <w:bCs/>
        </w:rPr>
        <w:t>Status:</w:t>
      </w:r>
      <w:r>
        <w:t xml:space="preserve"> </w:t>
      </w:r>
      <w:r w:rsidR="00657CEC" w:rsidRPr="00657CEC">
        <w:rPr>
          <w:color w:val="0000FF"/>
        </w:rPr>
        <w:t>Postponed</w:t>
      </w:r>
      <w:r>
        <w:t>.</w:t>
      </w:r>
    </w:p>
    <w:p w14:paraId="70ED9785" w14:textId="161E5825" w:rsidR="00B37C9B" w:rsidRDefault="00B37C9B" w:rsidP="00657CEC"/>
    <w:p w14:paraId="168D7D99" w14:textId="32C61041" w:rsidR="00B37C9B" w:rsidRDefault="00C125F6" w:rsidP="00C125F6">
      <w:pPr>
        <w:pStyle w:val="Heading1"/>
      </w:pPr>
      <w:r>
        <w:lastRenderedPageBreak/>
        <w:t>4</w:t>
      </w:r>
      <w:r>
        <w:tab/>
        <w:t>TEI19 proposals</w:t>
      </w:r>
    </w:p>
    <w:p w14:paraId="79817FCA" w14:textId="77777777" w:rsidR="00656E30" w:rsidRDefault="00656E30" w:rsidP="00656E30">
      <w:pPr>
        <w:pStyle w:val="NormTop"/>
      </w:pPr>
      <w:r>
        <w:rPr>
          <w:color w:val="0000FF"/>
        </w:rPr>
        <w:t>S2-2401547</w:t>
      </w:r>
      <w:r w:rsidRPr="00D53282">
        <w:t xml:space="preserve"> </w:t>
      </w:r>
      <w:r>
        <w:t xml:space="preserve">(CR) 23.288 CR0973R4 (Rel-18, 'F'): Correction of ML Model sharing in the scenario of Analytics context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ML model ID in the ML model related information in the Analytics context information. Adding Consumer NF information in the input parameters of the </w:t>
      </w:r>
      <w:proofErr w:type="spellStart"/>
      <w:r>
        <w:t>Nnwdaf_AnalyticsInfo_ContextTransfer</w:t>
      </w:r>
      <w:proofErr w:type="spellEnd"/>
      <w:r>
        <w:t xml:space="preserve"> service operation.</w:t>
      </w:r>
    </w:p>
    <w:p w14:paraId="78107326" w14:textId="77777777" w:rsidR="00656E30" w:rsidRPr="005B25A1" w:rsidRDefault="00656E30" w:rsidP="00656E30">
      <w:pPr>
        <w:keepNext/>
        <w:keepLines/>
        <w:rPr>
          <w:b/>
          <w:bCs/>
        </w:rPr>
      </w:pPr>
      <w:r w:rsidRPr="005B25A1">
        <w:rPr>
          <w:b/>
          <w:bCs/>
        </w:rPr>
        <w:t>Convenor comment:</w:t>
      </w:r>
    </w:p>
    <w:p w14:paraId="2A1E61EE" w14:textId="77777777" w:rsidR="00656E30" w:rsidRPr="005B25A1" w:rsidRDefault="00656E30" w:rsidP="00656E30">
      <w:pPr>
        <w:keepNext/>
        <w:keepLines/>
      </w:pPr>
      <w:r w:rsidRPr="005B25A1">
        <w:t>Check.</w:t>
      </w:r>
    </w:p>
    <w:p w14:paraId="6A9FBB4E" w14:textId="77777777" w:rsidR="00656E30" w:rsidRPr="00B81031" w:rsidRDefault="00656E30" w:rsidP="00656E30">
      <w:pPr>
        <w:keepNext/>
        <w:keepLines/>
        <w:rPr>
          <w:i/>
        </w:rPr>
      </w:pPr>
      <w:r w:rsidRPr="00B81031">
        <w:rPr>
          <w:b/>
          <w:bCs/>
          <w:i/>
        </w:rPr>
        <w:t>Comment:</w:t>
      </w:r>
      <w:r>
        <w:rPr>
          <w:i/>
        </w:rPr>
        <w:t xml:space="preserve"> Revision of S2-2400409r04 + changes.</w:t>
      </w:r>
    </w:p>
    <w:p w14:paraId="0CE182FE" w14:textId="093C9114" w:rsidR="00656E30" w:rsidRPr="005B25A1" w:rsidRDefault="00D1363C" w:rsidP="00656E30">
      <w:pPr>
        <w:keepNext/>
        <w:keepLines/>
        <w:rPr>
          <w:b/>
          <w:bCs/>
        </w:rPr>
      </w:pPr>
      <w:r>
        <w:rPr>
          <w:b/>
          <w:bCs/>
        </w:rPr>
        <w:t>CC#4</w:t>
      </w:r>
      <w:r w:rsidRPr="005B25A1">
        <w:rPr>
          <w:b/>
          <w:bCs/>
        </w:rPr>
        <w:t xml:space="preserve"> Discussion:</w:t>
      </w:r>
    </w:p>
    <w:p w14:paraId="019497BD" w14:textId="0F56CBAD" w:rsidR="00ED2CE6" w:rsidRPr="005B25A1" w:rsidRDefault="00EB57F3" w:rsidP="00656E30">
      <w:pPr>
        <w:keepNext/>
        <w:keepLines/>
      </w:pPr>
      <w:r>
        <w:t xml:space="preserve">Huawei </w:t>
      </w:r>
      <w:r w:rsidR="00ED2CE6">
        <w:t>had proposed</w:t>
      </w:r>
      <w:r>
        <w:t xml:space="preserve"> r04 with changes</w:t>
      </w:r>
      <w:r w:rsidR="00656E30" w:rsidRPr="005B25A1">
        <w:t>.</w:t>
      </w:r>
      <w:r w:rsidR="00ED2CE6">
        <w:t xml:space="preserve"> Ericsson could not agree with adding this in the normative phase when it should have been agreed in the study phase and suggested proposing this for Rel-19. CATT did not agree to adding the security issues at this time. This was then </w:t>
      </w:r>
      <w:r w:rsidR="00ED2CE6" w:rsidRPr="00C3284B">
        <w:rPr>
          <w:color w:val="0000FF"/>
        </w:rPr>
        <w:t>noted</w:t>
      </w:r>
      <w:r w:rsidR="00ED2CE6">
        <w:t>.</w:t>
      </w:r>
    </w:p>
    <w:p w14:paraId="20EE19E3" w14:textId="1DC6C2CB" w:rsidR="00656E30" w:rsidRDefault="00C92DD5" w:rsidP="00656E30">
      <w:r w:rsidRPr="005B25A1">
        <w:rPr>
          <w:b/>
          <w:bCs/>
        </w:rPr>
        <w:t>Status:</w:t>
      </w:r>
      <w:r>
        <w:t xml:space="preserve"> </w:t>
      </w:r>
      <w:r w:rsidR="00ED2CE6" w:rsidRPr="00C3284B">
        <w:rPr>
          <w:color w:val="0000FF"/>
        </w:rPr>
        <w:t>Noted</w:t>
      </w:r>
      <w:r w:rsidR="00656E30">
        <w:t>.</w:t>
      </w:r>
    </w:p>
    <w:p w14:paraId="3CDB6ECB" w14:textId="77777777" w:rsidR="00ED2CE6" w:rsidRPr="00EB0339" w:rsidRDefault="00ED2CE6" w:rsidP="00656E30"/>
    <w:p w14:paraId="59971E68" w14:textId="77777777" w:rsidR="00656E30" w:rsidRDefault="00656E30" w:rsidP="00656E30">
      <w:pPr>
        <w:pStyle w:val="NormTop"/>
      </w:pPr>
      <w:r>
        <w:rPr>
          <w:color w:val="0000FF"/>
        </w:rPr>
        <w:t>S2-2401561</w:t>
      </w:r>
      <w:r w:rsidRPr="00D53282">
        <w:t xml:space="preserve"> </w:t>
      </w:r>
      <w:r>
        <w:t>(CR) 23.503 CR1243R1 (Rel-18, 'F'): Correction on URSP rule enforcement reporting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Clarify the UE need to report all the CCs in each enforced rule; Add a NOTE clarifying each rule has unique combination of CCs.</w:t>
      </w:r>
    </w:p>
    <w:p w14:paraId="1576747E" w14:textId="77777777" w:rsidR="00656E30" w:rsidRPr="005B25A1" w:rsidRDefault="00656E30" w:rsidP="00656E30">
      <w:pPr>
        <w:keepNext/>
        <w:keepLines/>
        <w:rPr>
          <w:b/>
          <w:bCs/>
        </w:rPr>
      </w:pPr>
      <w:r w:rsidRPr="005B25A1">
        <w:rPr>
          <w:b/>
          <w:bCs/>
        </w:rPr>
        <w:t>Convenor comment:</w:t>
      </w:r>
    </w:p>
    <w:p w14:paraId="7C5FD126" w14:textId="77777777" w:rsidR="00656E30" w:rsidRPr="005B25A1" w:rsidRDefault="00656E30" w:rsidP="00656E30">
      <w:pPr>
        <w:keepNext/>
        <w:keepLines/>
      </w:pPr>
      <w:r w:rsidRPr="005B25A1">
        <w:t>Check.</w:t>
      </w:r>
    </w:p>
    <w:p w14:paraId="02E794AC" w14:textId="432842E4" w:rsidR="00656E30" w:rsidRPr="00B81031" w:rsidRDefault="00656E30" w:rsidP="00656E30">
      <w:pPr>
        <w:keepNext/>
        <w:keepLines/>
        <w:rPr>
          <w:i/>
        </w:rPr>
      </w:pPr>
      <w:r w:rsidRPr="00B81031">
        <w:rPr>
          <w:b/>
          <w:bCs/>
          <w:i/>
        </w:rPr>
        <w:t>Comment:</w:t>
      </w:r>
      <w:r>
        <w:rPr>
          <w:i/>
        </w:rPr>
        <w:t xml:space="preserve"> </w:t>
      </w:r>
      <w:r w:rsidRPr="00ED2CE6">
        <w:rPr>
          <w:i/>
        </w:rPr>
        <w:t xml:space="preserve">Revision of S2-2400335r09, </w:t>
      </w:r>
      <w:r w:rsidR="00ED2CE6" w:rsidRPr="00ED2CE6">
        <w:rPr>
          <w:i/>
        </w:rPr>
        <w:t>M</w:t>
      </w:r>
      <w:r w:rsidRPr="00ED2CE6">
        <w:rPr>
          <w:i/>
        </w:rPr>
        <w:t>erging S2-2401101.</w:t>
      </w:r>
    </w:p>
    <w:p w14:paraId="093F3353" w14:textId="05BF424D" w:rsidR="00656E30" w:rsidRPr="005B25A1" w:rsidRDefault="00D1363C" w:rsidP="00656E30">
      <w:pPr>
        <w:keepNext/>
        <w:keepLines/>
        <w:rPr>
          <w:b/>
          <w:bCs/>
        </w:rPr>
      </w:pPr>
      <w:r>
        <w:rPr>
          <w:b/>
          <w:bCs/>
        </w:rPr>
        <w:t>CC#4</w:t>
      </w:r>
      <w:r w:rsidRPr="005B25A1">
        <w:rPr>
          <w:b/>
          <w:bCs/>
        </w:rPr>
        <w:t xml:space="preserve"> Discussion:</w:t>
      </w:r>
    </w:p>
    <w:p w14:paraId="58A0AA68" w14:textId="38BEE908" w:rsidR="00656E30" w:rsidRPr="005B25A1" w:rsidRDefault="00ED2CE6" w:rsidP="00656E30">
      <w:pPr>
        <w:keepNext/>
        <w:keepLines/>
      </w:pPr>
      <w:r>
        <w:t>China Mobile proposed r</w:t>
      </w:r>
      <w:r w:rsidRPr="00ED2CE6">
        <w:t>09 undoing the 'delay ...' change. This was accepted and r09 with changes was agreed</w:t>
      </w:r>
      <w:r>
        <w:t xml:space="preserve"> and </w:t>
      </w:r>
      <w:r>
        <w:rPr>
          <w:color w:val="0000FF"/>
        </w:rPr>
        <w:t>S2-2401561</w:t>
      </w:r>
      <w:r>
        <w:t xml:space="preserve"> was </w:t>
      </w:r>
      <w:r w:rsidRPr="00C3284B">
        <w:rPr>
          <w:color w:val="FF0000"/>
          <w:lang w:eastAsia="en-US"/>
        </w:rPr>
        <w:t>approved</w:t>
      </w:r>
      <w:r w:rsidRPr="00ED2CE6">
        <w:t>.</w:t>
      </w:r>
    </w:p>
    <w:p w14:paraId="26B62B8B" w14:textId="222D3B8E" w:rsidR="00656E30" w:rsidRDefault="00C92DD5" w:rsidP="00656E30">
      <w:r w:rsidRPr="005B25A1">
        <w:rPr>
          <w:b/>
          <w:bCs/>
        </w:rPr>
        <w:t>Status:</w:t>
      </w:r>
      <w:r>
        <w:t xml:space="preserve"> </w:t>
      </w:r>
      <w:r w:rsidR="00ED2CE6" w:rsidRPr="00C3284B">
        <w:rPr>
          <w:color w:val="FF0000"/>
          <w:lang w:eastAsia="en-US"/>
        </w:rPr>
        <w:t>Approved</w:t>
      </w:r>
      <w:r w:rsidR="00656E30">
        <w:t>.</w:t>
      </w:r>
    </w:p>
    <w:p w14:paraId="39416E85" w14:textId="77777777" w:rsidR="00657CEC" w:rsidRPr="00EB0339" w:rsidRDefault="00657CEC" w:rsidP="00657CEC"/>
    <w:p w14:paraId="1E39B5EA" w14:textId="77777777" w:rsidR="00657CEC" w:rsidRDefault="00657CEC" w:rsidP="00657CEC">
      <w:pPr>
        <w:pStyle w:val="NormTop"/>
      </w:pPr>
      <w:r>
        <w:rPr>
          <w:color w:val="0000FF"/>
        </w:rPr>
        <w:lastRenderedPageBreak/>
        <w:t>S2-2401049</w:t>
      </w:r>
      <w:r w:rsidRPr="00D53282">
        <w:t xml:space="preserve"> </w:t>
      </w:r>
      <w:r>
        <w:t>(P-CR) 23.700-84: New use case for WT#3.1: NWDAF-assisted handover strategy optimization for specific services. (Source: Tencent, Tencent Cloud)</w:t>
      </w:r>
      <w:r>
        <w:br/>
      </w:r>
      <w:r w:rsidRPr="00D53282">
        <w:rPr>
          <w:b/>
        </w:rPr>
        <w:t>Document for:</w:t>
      </w:r>
      <w:r w:rsidRPr="00D53282">
        <w:t xml:space="preserve"> </w:t>
      </w:r>
      <w:r>
        <w:t>Approval</w:t>
      </w:r>
      <w:r>
        <w:br/>
      </w:r>
      <w:r w:rsidRPr="00D53282">
        <w:rPr>
          <w:b/>
        </w:rPr>
        <w:t>Abstract:</w:t>
      </w:r>
      <w:r w:rsidRPr="00D53282">
        <w:t xml:space="preserve"> </w:t>
      </w:r>
      <w:r>
        <w:br/>
        <w:t>It is proposed a new use case for WT#3.1to enhance 5GC NF operations (policy control and QoS) assisted by NWDAF.</w:t>
      </w:r>
    </w:p>
    <w:p w14:paraId="2704A46E" w14:textId="77777777" w:rsidR="00657CEC" w:rsidRPr="005B25A1" w:rsidRDefault="00657CEC" w:rsidP="00657CEC">
      <w:pPr>
        <w:keepNext/>
        <w:keepLines/>
        <w:rPr>
          <w:b/>
          <w:bCs/>
        </w:rPr>
      </w:pPr>
      <w:r w:rsidRPr="005B25A1">
        <w:rPr>
          <w:b/>
          <w:bCs/>
        </w:rPr>
        <w:t>Convenor comment:</w:t>
      </w:r>
    </w:p>
    <w:p w14:paraId="7824E24E" w14:textId="77777777" w:rsidR="00657CEC" w:rsidRPr="005B25A1" w:rsidRDefault="00657CEC" w:rsidP="00657CEC">
      <w:pPr>
        <w:keepNext/>
        <w:keepLines/>
      </w:pPr>
      <w:r w:rsidRPr="005B25A1">
        <w:t>Handle.</w:t>
      </w:r>
    </w:p>
    <w:p w14:paraId="3A0ABC14" w14:textId="77777777" w:rsidR="00657CEC" w:rsidRPr="005B25A1" w:rsidRDefault="00657CEC" w:rsidP="00657CEC">
      <w:pPr>
        <w:pStyle w:val="FP"/>
        <w:keepNext/>
        <w:rPr>
          <w:b/>
          <w:bCs/>
          <w:i/>
          <w:iCs/>
          <w:sz w:val="18"/>
          <w:szCs w:val="18"/>
        </w:rPr>
      </w:pPr>
      <w:r w:rsidRPr="005B25A1">
        <w:rPr>
          <w:b/>
          <w:bCs/>
          <w:i/>
          <w:iCs/>
          <w:sz w:val="18"/>
          <w:szCs w:val="18"/>
        </w:rPr>
        <w:t>e-mail discussion:</w:t>
      </w:r>
    </w:p>
    <w:p w14:paraId="48DE1AEA" w14:textId="77777777" w:rsidR="00657CEC" w:rsidRDefault="00657CEC" w:rsidP="00657CEC">
      <w:pPr>
        <w:pStyle w:val="FP"/>
        <w:keepNext/>
        <w:rPr>
          <w:i/>
          <w:iCs/>
          <w:sz w:val="18"/>
          <w:szCs w:val="18"/>
        </w:rPr>
      </w:pPr>
      <w:r w:rsidRPr="005B25A1">
        <w:rPr>
          <w:i/>
          <w:iCs/>
          <w:sz w:val="18"/>
          <w:szCs w:val="18"/>
        </w:rPr>
        <w:t>Lei (Tencent) provides comments to Antoine (Orange) and provide r02.</w:t>
      </w:r>
    </w:p>
    <w:p w14:paraId="0BBB6013" w14:textId="77777777" w:rsidR="00657CEC" w:rsidRDefault="00657CEC" w:rsidP="00657CEC">
      <w:pPr>
        <w:pStyle w:val="FP"/>
        <w:keepNext/>
        <w:rPr>
          <w:i/>
          <w:iCs/>
          <w:sz w:val="18"/>
          <w:szCs w:val="18"/>
        </w:rPr>
      </w:pPr>
      <w:r w:rsidRPr="005B25A1">
        <w:rPr>
          <w:i/>
          <w:iCs/>
          <w:sz w:val="18"/>
          <w:szCs w:val="18"/>
        </w:rPr>
        <w:t>Antoine (Orange) does not think this is a relevant UC for NWDAF.</w:t>
      </w:r>
    </w:p>
    <w:p w14:paraId="2E615CF2" w14:textId="77777777" w:rsidR="00657CEC" w:rsidRDefault="00657CEC" w:rsidP="00657CEC">
      <w:pPr>
        <w:pStyle w:val="FP"/>
        <w:keepNext/>
        <w:rPr>
          <w:i/>
          <w:iCs/>
          <w:sz w:val="18"/>
          <w:szCs w:val="18"/>
        </w:rPr>
      </w:pPr>
      <w:r w:rsidRPr="005B25A1">
        <w:rPr>
          <w:i/>
          <w:iCs/>
          <w:sz w:val="18"/>
          <w:szCs w:val="18"/>
        </w:rPr>
        <w:t>Tao (Sony) provides comments on the HO use case.</w:t>
      </w:r>
    </w:p>
    <w:p w14:paraId="6837718D" w14:textId="77777777" w:rsidR="00657CEC" w:rsidRDefault="00657CEC" w:rsidP="00657CEC">
      <w:pPr>
        <w:pStyle w:val="FP"/>
        <w:keepNext/>
        <w:rPr>
          <w:i/>
          <w:iCs/>
          <w:sz w:val="18"/>
          <w:szCs w:val="18"/>
        </w:rPr>
      </w:pPr>
      <w:r w:rsidRPr="005B25A1">
        <w:rPr>
          <w:i/>
          <w:iCs/>
          <w:sz w:val="18"/>
          <w:szCs w:val="18"/>
        </w:rPr>
        <w:t>Lei(Tencent) provide comments to Tao (Sony) for clarification.</w:t>
      </w:r>
    </w:p>
    <w:p w14:paraId="320C0C8F" w14:textId="77777777" w:rsidR="00657CEC" w:rsidRDefault="00657CEC" w:rsidP="00657CEC">
      <w:pPr>
        <w:pStyle w:val="FP"/>
        <w:keepNext/>
        <w:rPr>
          <w:i/>
          <w:iCs/>
          <w:sz w:val="18"/>
          <w:szCs w:val="18"/>
        </w:rPr>
      </w:pPr>
      <w:r w:rsidRPr="005B25A1">
        <w:rPr>
          <w:i/>
          <w:iCs/>
          <w:sz w:val="18"/>
          <w:szCs w:val="18"/>
        </w:rPr>
        <w:t>Tingyu (Samsung) provides comments.</w:t>
      </w:r>
    </w:p>
    <w:p w14:paraId="134A97BA" w14:textId="77777777" w:rsidR="00657CEC" w:rsidRDefault="00657CEC" w:rsidP="00657CEC">
      <w:pPr>
        <w:pStyle w:val="FP"/>
        <w:keepNext/>
        <w:rPr>
          <w:i/>
          <w:iCs/>
          <w:sz w:val="18"/>
          <w:szCs w:val="18"/>
        </w:rPr>
      </w:pPr>
      <w:r w:rsidRPr="005B25A1">
        <w:rPr>
          <w:i/>
          <w:iCs/>
          <w:sz w:val="18"/>
          <w:szCs w:val="18"/>
        </w:rPr>
        <w:t>Bahador (NTT DOCOMO) provide comments.</w:t>
      </w:r>
    </w:p>
    <w:p w14:paraId="2FAB82E1" w14:textId="77777777" w:rsidR="00657CEC" w:rsidRDefault="00657CEC" w:rsidP="00657CEC">
      <w:pPr>
        <w:pStyle w:val="FP"/>
        <w:keepNext/>
        <w:rPr>
          <w:i/>
          <w:iCs/>
          <w:sz w:val="18"/>
          <w:szCs w:val="18"/>
        </w:rPr>
      </w:pPr>
      <w:r w:rsidRPr="005B25A1">
        <w:rPr>
          <w:i/>
          <w:iCs/>
          <w:sz w:val="18"/>
          <w:szCs w:val="18"/>
        </w:rPr>
        <w:t>Magnus H (Ericsson) has same view as Tingyu (Samsung) and Antoine (Orange).</w:t>
      </w:r>
    </w:p>
    <w:p w14:paraId="61C8B014" w14:textId="77777777" w:rsidR="00657CEC" w:rsidRDefault="00657CEC" w:rsidP="00657CEC">
      <w:pPr>
        <w:pStyle w:val="FP"/>
        <w:keepNext/>
        <w:rPr>
          <w:i/>
          <w:iCs/>
          <w:sz w:val="18"/>
          <w:szCs w:val="18"/>
        </w:rPr>
      </w:pPr>
      <w:r w:rsidRPr="005B25A1">
        <w:rPr>
          <w:i/>
          <w:iCs/>
          <w:sz w:val="18"/>
          <w:szCs w:val="18"/>
        </w:rPr>
        <w:t xml:space="preserve">Lei (Tencent) provides comments and r03 to reflect the benefits, cost and complexity </w:t>
      </w:r>
      <w:proofErr w:type="spellStart"/>
      <w:r w:rsidRPr="005B25A1">
        <w:rPr>
          <w:i/>
          <w:iCs/>
          <w:sz w:val="18"/>
          <w:szCs w:val="18"/>
        </w:rPr>
        <w:t>consdieration</w:t>
      </w:r>
      <w:proofErr w:type="spellEnd"/>
      <w:r w:rsidRPr="005B25A1">
        <w:rPr>
          <w:i/>
          <w:iCs/>
          <w:sz w:val="18"/>
          <w:szCs w:val="18"/>
        </w:rPr>
        <w:t xml:space="preserve"> as Bahador suggested.</w:t>
      </w:r>
    </w:p>
    <w:p w14:paraId="6B17CDE6" w14:textId="77777777" w:rsidR="00657CEC" w:rsidRDefault="00657CEC" w:rsidP="00657CEC">
      <w:pPr>
        <w:pStyle w:val="FP"/>
        <w:keepNext/>
        <w:rPr>
          <w:i/>
          <w:iCs/>
          <w:sz w:val="18"/>
          <w:szCs w:val="18"/>
        </w:rPr>
      </w:pPr>
      <w:r w:rsidRPr="005B25A1">
        <w:rPr>
          <w:i/>
          <w:iCs/>
          <w:sz w:val="18"/>
          <w:szCs w:val="18"/>
        </w:rPr>
        <w:t>Thomas(Nokia) also questions whether this proposed UC is really in scope of WT#3.1.</w:t>
      </w:r>
    </w:p>
    <w:p w14:paraId="0B42DA35" w14:textId="77777777" w:rsidR="00657CEC" w:rsidRDefault="00657CEC" w:rsidP="00657CEC">
      <w:pPr>
        <w:pStyle w:val="FP"/>
        <w:keepNext/>
        <w:rPr>
          <w:i/>
          <w:iCs/>
          <w:sz w:val="18"/>
          <w:szCs w:val="18"/>
        </w:rPr>
      </w:pPr>
      <w:r w:rsidRPr="005B25A1">
        <w:rPr>
          <w:i/>
          <w:iCs/>
          <w:sz w:val="18"/>
          <w:szCs w:val="18"/>
        </w:rPr>
        <w:t>Zhao (Huawei) provides comments, has concerns on this UC.</w:t>
      </w:r>
    </w:p>
    <w:p w14:paraId="1EB9DB3A" w14:textId="77777777" w:rsidR="00657CEC" w:rsidRDefault="00657CEC" w:rsidP="00657CEC">
      <w:pPr>
        <w:pStyle w:val="FP"/>
        <w:keepNext/>
        <w:rPr>
          <w:i/>
          <w:iCs/>
          <w:sz w:val="18"/>
          <w:szCs w:val="18"/>
        </w:rPr>
      </w:pPr>
      <w:r w:rsidRPr="005B25A1">
        <w:rPr>
          <w:i/>
          <w:iCs/>
          <w:sz w:val="18"/>
          <w:szCs w:val="18"/>
        </w:rPr>
        <w:t>Lei (Tencent) provides response and comments and also provide r04.</w:t>
      </w:r>
    </w:p>
    <w:p w14:paraId="5B1C0DD8" w14:textId="77777777" w:rsidR="00657CEC" w:rsidRDefault="00657CEC" w:rsidP="00657CEC">
      <w:pPr>
        <w:pStyle w:val="FP"/>
        <w:keepNext/>
        <w:rPr>
          <w:i/>
          <w:iCs/>
          <w:sz w:val="18"/>
          <w:szCs w:val="18"/>
        </w:rPr>
      </w:pPr>
      <w:r w:rsidRPr="005B25A1">
        <w:rPr>
          <w:i/>
          <w:iCs/>
          <w:sz w:val="18"/>
          <w:szCs w:val="18"/>
        </w:rPr>
        <w:t>Magnus H (Ericsson) has similar concerns as Zhao, Thomas and Tingyu.</w:t>
      </w:r>
    </w:p>
    <w:p w14:paraId="5E4C0623" w14:textId="77777777" w:rsidR="00657CEC" w:rsidRDefault="00657CEC" w:rsidP="00657CEC">
      <w:pPr>
        <w:pStyle w:val="FP"/>
        <w:keepNext/>
        <w:rPr>
          <w:i/>
          <w:iCs/>
          <w:sz w:val="18"/>
          <w:szCs w:val="18"/>
        </w:rPr>
      </w:pPr>
      <w:r w:rsidRPr="005B25A1">
        <w:rPr>
          <w:i/>
          <w:iCs/>
          <w:sz w:val="18"/>
          <w:szCs w:val="18"/>
        </w:rPr>
        <w:t xml:space="preserve">Lei (Tencent) provides comments and ask if Magnus see the </w:t>
      </w:r>
      <w:proofErr w:type="spellStart"/>
      <w:r w:rsidRPr="005B25A1">
        <w:rPr>
          <w:i/>
          <w:iCs/>
          <w:sz w:val="18"/>
          <w:szCs w:val="18"/>
        </w:rPr>
        <w:t>lastest</w:t>
      </w:r>
      <w:proofErr w:type="spellEnd"/>
      <w:r w:rsidRPr="005B25A1">
        <w:rPr>
          <w:i/>
          <w:iCs/>
          <w:sz w:val="18"/>
          <w:szCs w:val="18"/>
        </w:rPr>
        <w:t xml:space="preserve"> e-mail with further clarification and </w:t>
      </w:r>
      <w:proofErr w:type="spellStart"/>
      <w:r w:rsidRPr="005B25A1">
        <w:rPr>
          <w:i/>
          <w:iCs/>
          <w:sz w:val="18"/>
          <w:szCs w:val="18"/>
        </w:rPr>
        <w:t>lastest</w:t>
      </w:r>
      <w:proofErr w:type="spellEnd"/>
      <w:r w:rsidRPr="005B25A1">
        <w:rPr>
          <w:i/>
          <w:iCs/>
          <w:sz w:val="18"/>
          <w:szCs w:val="18"/>
        </w:rPr>
        <w:t xml:space="preserve"> revision. Seems not so... Also would like to question whether all use case should be reviewed with common criteria on cost and complexity assessment.</w:t>
      </w:r>
    </w:p>
    <w:p w14:paraId="2594516C" w14:textId="77777777" w:rsidR="00657CEC" w:rsidRDefault="00657CEC" w:rsidP="00657CEC">
      <w:pPr>
        <w:pStyle w:val="FP"/>
        <w:keepNext/>
        <w:rPr>
          <w:i/>
          <w:iCs/>
          <w:sz w:val="18"/>
          <w:szCs w:val="18"/>
        </w:rPr>
      </w:pPr>
      <w:r w:rsidRPr="005B25A1">
        <w:rPr>
          <w:i/>
          <w:iCs/>
          <w:sz w:val="18"/>
          <w:szCs w:val="18"/>
        </w:rPr>
        <w:t>==== Revisions Deadline ====.</w:t>
      </w:r>
    </w:p>
    <w:p w14:paraId="46045481" w14:textId="77777777" w:rsidR="00657CEC" w:rsidRDefault="00657CEC" w:rsidP="00657CEC">
      <w:pPr>
        <w:pStyle w:val="FP"/>
        <w:keepNext/>
        <w:rPr>
          <w:i/>
          <w:iCs/>
          <w:sz w:val="18"/>
          <w:szCs w:val="18"/>
        </w:rPr>
      </w:pPr>
      <w:r w:rsidRPr="005B25A1">
        <w:rPr>
          <w:i/>
          <w:iCs/>
          <w:sz w:val="18"/>
          <w:szCs w:val="18"/>
        </w:rPr>
        <w:t xml:space="preserve">Zhao (Huawei) is fine to NOTE this </w:t>
      </w:r>
      <w:proofErr w:type="spellStart"/>
      <w:r w:rsidRPr="005B25A1">
        <w:rPr>
          <w:i/>
          <w:iCs/>
          <w:sz w:val="18"/>
          <w:szCs w:val="18"/>
        </w:rPr>
        <w:t>pCR</w:t>
      </w:r>
      <w:proofErr w:type="spellEnd"/>
      <w:r w:rsidRPr="005B25A1">
        <w:rPr>
          <w:i/>
          <w:iCs/>
          <w:sz w:val="18"/>
          <w:szCs w:val="18"/>
        </w:rPr>
        <w:t>.</w:t>
      </w:r>
    </w:p>
    <w:p w14:paraId="2F2AC283" w14:textId="77777777" w:rsidR="00657CEC" w:rsidRDefault="00657CEC" w:rsidP="00657CEC">
      <w:pPr>
        <w:pStyle w:val="FP"/>
        <w:keepNext/>
        <w:rPr>
          <w:i/>
          <w:iCs/>
          <w:sz w:val="18"/>
          <w:szCs w:val="18"/>
        </w:rPr>
      </w:pPr>
      <w:r w:rsidRPr="005B25A1">
        <w:rPr>
          <w:i/>
          <w:iCs/>
          <w:sz w:val="18"/>
          <w:szCs w:val="18"/>
        </w:rPr>
        <w:t xml:space="preserve">Lei (Tencent) want to check if still concerns (as not sure if some e-mails are read/received), if so fine to Note the </w:t>
      </w:r>
      <w:proofErr w:type="spellStart"/>
      <w:r w:rsidRPr="005B25A1">
        <w:rPr>
          <w:i/>
          <w:iCs/>
          <w:sz w:val="18"/>
          <w:szCs w:val="18"/>
        </w:rPr>
        <w:t>pCR</w:t>
      </w:r>
      <w:proofErr w:type="spellEnd"/>
      <w:r w:rsidRPr="005B25A1">
        <w:rPr>
          <w:i/>
          <w:iCs/>
          <w:sz w:val="18"/>
          <w:szCs w:val="18"/>
        </w:rPr>
        <w:t>.</w:t>
      </w:r>
    </w:p>
    <w:p w14:paraId="1674F9C7" w14:textId="77777777" w:rsidR="00657CEC" w:rsidRDefault="00657CEC" w:rsidP="00657CEC">
      <w:pPr>
        <w:pStyle w:val="FP"/>
        <w:keepNext/>
        <w:rPr>
          <w:i/>
          <w:iCs/>
          <w:sz w:val="18"/>
          <w:szCs w:val="18"/>
        </w:rPr>
      </w:pPr>
      <w:r w:rsidRPr="005B25A1">
        <w:rPr>
          <w:i/>
          <w:iCs/>
          <w:sz w:val="18"/>
          <w:szCs w:val="18"/>
        </w:rPr>
        <w:t>Xiaobo (vivo) thanks all for the contribution and we do need progress for use case this meeting and I strongly encourage companies to bring new reversion as we still have time to compromise.</w:t>
      </w:r>
    </w:p>
    <w:p w14:paraId="209F0722" w14:textId="77777777" w:rsidR="00657CEC" w:rsidRDefault="00657CEC" w:rsidP="00657CEC">
      <w:pPr>
        <w:pStyle w:val="FP"/>
        <w:keepNext/>
        <w:rPr>
          <w:i/>
          <w:iCs/>
          <w:sz w:val="18"/>
          <w:szCs w:val="18"/>
        </w:rPr>
      </w:pPr>
      <w:r w:rsidRPr="005B25A1">
        <w:rPr>
          <w:i/>
          <w:iCs/>
          <w:sz w:val="18"/>
          <w:szCs w:val="18"/>
        </w:rPr>
        <w:t>Lei(Tencent) replies and propose to go with 'r04+ removing the last two paragraphs + removing the last sentence of first paragraph'.</w:t>
      </w:r>
    </w:p>
    <w:p w14:paraId="0FE173E7" w14:textId="77777777" w:rsidR="00657CEC" w:rsidRDefault="00657CEC" w:rsidP="00657CEC">
      <w:pPr>
        <w:pStyle w:val="FP"/>
        <w:keepNext/>
        <w:rPr>
          <w:i/>
          <w:iCs/>
          <w:sz w:val="18"/>
          <w:szCs w:val="18"/>
        </w:rPr>
      </w:pPr>
      <w:r w:rsidRPr="005B25A1">
        <w:rPr>
          <w:i/>
          <w:iCs/>
          <w:sz w:val="18"/>
          <w:szCs w:val="18"/>
        </w:rPr>
        <w:t>Tingyu (Samsung) replies to Lei(Tencent).</w:t>
      </w:r>
    </w:p>
    <w:p w14:paraId="57282282" w14:textId="77777777" w:rsidR="00657CEC" w:rsidRDefault="00657CEC" w:rsidP="00657CEC">
      <w:pPr>
        <w:pStyle w:val="FP"/>
        <w:keepNext/>
        <w:rPr>
          <w:i/>
          <w:iCs/>
          <w:sz w:val="18"/>
          <w:szCs w:val="18"/>
        </w:rPr>
      </w:pPr>
      <w:r w:rsidRPr="005B25A1">
        <w:rPr>
          <w:i/>
          <w:iCs/>
          <w:sz w:val="18"/>
          <w:szCs w:val="18"/>
        </w:rPr>
        <w:t>Lei(Tencent) replies to Tingyu (Samsung).</w:t>
      </w:r>
    </w:p>
    <w:p w14:paraId="39C0BAE8" w14:textId="77777777" w:rsidR="00657CEC" w:rsidRDefault="00657CEC" w:rsidP="00657CEC">
      <w:pPr>
        <w:pStyle w:val="FP"/>
        <w:keepNext/>
        <w:rPr>
          <w:i/>
          <w:iCs/>
          <w:sz w:val="18"/>
          <w:szCs w:val="18"/>
        </w:rPr>
      </w:pPr>
      <w:r w:rsidRPr="005B25A1">
        <w:rPr>
          <w:i/>
          <w:iCs/>
          <w:sz w:val="18"/>
          <w:szCs w:val="18"/>
        </w:rPr>
        <w:t>Tingyu (Samsung) requires an EN: 'Editor's Note: more clarification and justification on the relevance between the UC and policy control are required'.</w:t>
      </w:r>
    </w:p>
    <w:p w14:paraId="31CF1C6A" w14:textId="77777777" w:rsidR="00657CEC" w:rsidRDefault="00657CEC" w:rsidP="00657CEC">
      <w:pPr>
        <w:pStyle w:val="FP"/>
        <w:keepNext/>
        <w:rPr>
          <w:i/>
          <w:iCs/>
          <w:sz w:val="18"/>
          <w:szCs w:val="18"/>
        </w:rPr>
      </w:pPr>
      <w:r w:rsidRPr="005B25A1">
        <w:rPr>
          <w:i/>
          <w:iCs/>
          <w:sz w:val="18"/>
          <w:szCs w:val="18"/>
        </w:rPr>
        <w:t>Lei(Tencent) agree with Tingyu (Samsung) request, fine to go with 'r04+ removing the last two paragraphs + removing the last sentence of first paragraph + Editor's Note: more clarification and justification on the relevance between the UC and policy control are required'.</w:t>
      </w:r>
    </w:p>
    <w:p w14:paraId="7181E8F2" w14:textId="77777777" w:rsidR="00657CEC" w:rsidRDefault="00657CEC" w:rsidP="00657CEC">
      <w:pPr>
        <w:pStyle w:val="FP"/>
        <w:keepNext/>
        <w:rPr>
          <w:i/>
          <w:iCs/>
          <w:sz w:val="18"/>
          <w:szCs w:val="18"/>
        </w:rPr>
      </w:pPr>
      <w:r w:rsidRPr="005B25A1">
        <w:rPr>
          <w:i/>
          <w:iCs/>
          <w:sz w:val="18"/>
          <w:szCs w:val="18"/>
        </w:rPr>
        <w:t>Lei(Tencent) uploaded 'r04+ removing the last two paragraphs + removing the last sentence of first paragraph + Editor's Note: more clarification and justification on the relevance between the UC and policy control are required' =&gt; r05 in the DRAFT folder.</w:t>
      </w:r>
    </w:p>
    <w:p w14:paraId="1FD26EF9" w14:textId="77777777" w:rsidR="00657CEC" w:rsidRDefault="00657CEC" w:rsidP="00657CEC">
      <w:pPr>
        <w:pStyle w:val="FP"/>
        <w:keepNext/>
        <w:rPr>
          <w:i/>
          <w:iCs/>
          <w:sz w:val="18"/>
          <w:szCs w:val="18"/>
        </w:rPr>
      </w:pPr>
      <w:r w:rsidRPr="005B25A1">
        <w:rPr>
          <w:i/>
          <w:iCs/>
          <w:sz w:val="18"/>
          <w:szCs w:val="18"/>
        </w:rPr>
        <w:t>Thomas(Nokia) prefers to postpone this use case.</w:t>
      </w:r>
    </w:p>
    <w:p w14:paraId="66F7FF07" w14:textId="77777777" w:rsidR="00657CEC" w:rsidRDefault="00657CEC" w:rsidP="00657CEC">
      <w:pPr>
        <w:pStyle w:val="FP"/>
        <w:keepNext/>
        <w:rPr>
          <w:i/>
          <w:iCs/>
          <w:sz w:val="18"/>
          <w:szCs w:val="18"/>
        </w:rPr>
      </w:pPr>
      <w:r w:rsidRPr="005B25A1">
        <w:rPr>
          <w:i/>
          <w:iCs/>
          <w:sz w:val="18"/>
          <w:szCs w:val="18"/>
        </w:rPr>
        <w:t>Lei(Tencent) hope to discuss this in CC#4.</w:t>
      </w:r>
    </w:p>
    <w:p w14:paraId="52FF8EB3" w14:textId="77777777" w:rsidR="00657CEC" w:rsidRDefault="00657CEC" w:rsidP="00657CEC">
      <w:pPr>
        <w:pStyle w:val="FP"/>
        <w:keepNext/>
        <w:rPr>
          <w:i/>
          <w:iCs/>
          <w:sz w:val="18"/>
          <w:szCs w:val="18"/>
        </w:rPr>
      </w:pPr>
      <w:r w:rsidRPr="005B25A1">
        <w:rPr>
          <w:i/>
          <w:iCs/>
          <w:sz w:val="18"/>
          <w:szCs w:val="18"/>
        </w:rPr>
        <w:t>==== Final Comments Deadline ====.</w:t>
      </w:r>
    </w:p>
    <w:p w14:paraId="288A230F" w14:textId="77777777" w:rsidR="00657CEC" w:rsidRPr="005B25A1" w:rsidRDefault="00657CEC" w:rsidP="00657CEC">
      <w:pPr>
        <w:pStyle w:val="FP"/>
        <w:keepNext/>
        <w:rPr>
          <w:i/>
          <w:iCs/>
          <w:sz w:val="18"/>
          <w:szCs w:val="18"/>
        </w:rPr>
      </w:pPr>
    </w:p>
    <w:p w14:paraId="566FB8E9" w14:textId="77777777" w:rsidR="00657CEC" w:rsidRPr="005B25A1" w:rsidRDefault="00657CEC" w:rsidP="00657CEC">
      <w:pPr>
        <w:keepNext/>
        <w:keepLines/>
        <w:rPr>
          <w:b/>
          <w:bCs/>
        </w:rPr>
      </w:pPr>
      <w:r>
        <w:rPr>
          <w:b/>
          <w:bCs/>
        </w:rPr>
        <w:t>CC#4</w:t>
      </w:r>
      <w:r w:rsidRPr="005B25A1">
        <w:rPr>
          <w:b/>
          <w:bCs/>
        </w:rPr>
        <w:t xml:space="preserve"> Discussion:</w:t>
      </w:r>
    </w:p>
    <w:p w14:paraId="1715A0E8" w14:textId="209A2CF5" w:rsidR="00657CEC" w:rsidRPr="005B25A1" w:rsidRDefault="00657CEC" w:rsidP="00657CEC">
      <w:pPr>
        <w:keepNext/>
        <w:keepLines/>
      </w:pPr>
      <w:r>
        <w:t xml:space="preserve">Nokia asked to postpone this as they did not see handover optimisation as feasible in the RAN. This was then </w:t>
      </w:r>
      <w:r w:rsidRPr="00657CEC">
        <w:rPr>
          <w:color w:val="0000FF"/>
        </w:rPr>
        <w:t>postponed</w:t>
      </w:r>
      <w:r w:rsidRPr="005B25A1">
        <w:t>.</w:t>
      </w:r>
    </w:p>
    <w:p w14:paraId="33CAAB17" w14:textId="2E56880C" w:rsidR="00657CEC" w:rsidRDefault="00657CEC" w:rsidP="00657CEC">
      <w:r w:rsidRPr="005B25A1">
        <w:rPr>
          <w:b/>
          <w:bCs/>
        </w:rPr>
        <w:t>Status:</w:t>
      </w:r>
      <w:r>
        <w:t xml:space="preserve"> </w:t>
      </w:r>
      <w:r w:rsidRPr="00657CEC">
        <w:rPr>
          <w:color w:val="0000FF"/>
        </w:rPr>
        <w:t>Postponed</w:t>
      </w:r>
      <w:r>
        <w:t>.</w:t>
      </w:r>
    </w:p>
    <w:p w14:paraId="5B12BCA5" w14:textId="77777777" w:rsidR="00657CEC" w:rsidRPr="00EB0339" w:rsidRDefault="00657CEC" w:rsidP="00657CEC"/>
    <w:p w14:paraId="63B3B1BA" w14:textId="77777777" w:rsidR="00657CEC" w:rsidRDefault="00657CEC" w:rsidP="00657CEC">
      <w:pPr>
        <w:pStyle w:val="NormTop"/>
      </w:pPr>
      <w:r>
        <w:rPr>
          <w:color w:val="0000FF"/>
        </w:rPr>
        <w:t>S2-2401634</w:t>
      </w:r>
      <w:r w:rsidRPr="00D53282">
        <w:t xml:space="preserve"> </w:t>
      </w:r>
      <w:r>
        <w:t xml:space="preserve">(P-CR) 23.700-32: FS_UIA_ARC New Key Issue for Work Task #3 . (Source: </w:t>
      </w:r>
      <w:proofErr w:type="spellStart"/>
      <w:r>
        <w:t>InterDigital</w:t>
      </w:r>
      <w:proofErr w:type="spellEnd"/>
      <w:r>
        <w:t xml:space="preserve"> Inc., Nokia, Nokia Shanghai Bell)</w:t>
      </w:r>
      <w:r>
        <w:br/>
      </w:r>
      <w:r w:rsidRPr="00D53282">
        <w:rPr>
          <w:b/>
        </w:rPr>
        <w:t>Document for:</w:t>
      </w:r>
      <w:r w:rsidRPr="00D53282">
        <w:t xml:space="preserve"> </w:t>
      </w:r>
      <w:r>
        <w:t>Approval</w:t>
      </w:r>
      <w:r>
        <w:br/>
      </w:r>
      <w:r w:rsidRPr="00D53282">
        <w:rPr>
          <w:b/>
        </w:rPr>
        <w:t>Abstract:</w:t>
      </w:r>
      <w:r w:rsidRPr="00D53282">
        <w:t xml:space="preserve"> </w:t>
      </w:r>
      <w:r>
        <w:br/>
        <w:t>This paper proposes a new Key Issue to cover work task #3 of the FS_UIA_ARC SID.</w:t>
      </w:r>
    </w:p>
    <w:p w14:paraId="7FB61DF0" w14:textId="77777777" w:rsidR="00657CEC" w:rsidRPr="005B25A1" w:rsidRDefault="00657CEC" w:rsidP="00657CEC">
      <w:pPr>
        <w:keepNext/>
        <w:keepLines/>
        <w:rPr>
          <w:b/>
          <w:bCs/>
        </w:rPr>
      </w:pPr>
      <w:r w:rsidRPr="005B25A1">
        <w:rPr>
          <w:b/>
          <w:bCs/>
        </w:rPr>
        <w:t>Parallel discussion:</w:t>
      </w:r>
    </w:p>
    <w:p w14:paraId="08A76A37" w14:textId="77777777" w:rsidR="00657CEC" w:rsidRPr="00B81031" w:rsidRDefault="00657CEC" w:rsidP="00657CEC">
      <w:pPr>
        <w:keepNext/>
        <w:keepLines/>
        <w:rPr>
          <w:i/>
        </w:rPr>
      </w:pPr>
      <w:r w:rsidRPr="00B81031">
        <w:rPr>
          <w:b/>
          <w:bCs/>
          <w:i/>
        </w:rPr>
        <w:t>Comment:</w:t>
      </w:r>
      <w:r>
        <w:rPr>
          <w:i/>
        </w:rPr>
        <w:t xml:space="preserve"> Revision of S2-2400572r17 + changes, merging S2-2400539 and S2-2400711.</w:t>
      </w:r>
    </w:p>
    <w:p w14:paraId="19A2745C" w14:textId="77777777" w:rsidR="00657CEC" w:rsidRPr="005B25A1" w:rsidRDefault="00657CEC" w:rsidP="00657CEC">
      <w:pPr>
        <w:keepNext/>
        <w:keepLines/>
        <w:rPr>
          <w:b/>
          <w:bCs/>
        </w:rPr>
      </w:pPr>
      <w:r>
        <w:rPr>
          <w:b/>
          <w:bCs/>
        </w:rPr>
        <w:t>CC#4</w:t>
      </w:r>
      <w:r w:rsidRPr="005B25A1">
        <w:rPr>
          <w:b/>
          <w:bCs/>
        </w:rPr>
        <w:t xml:space="preserve"> Discussion:</w:t>
      </w:r>
    </w:p>
    <w:p w14:paraId="471A6F74" w14:textId="347969B4" w:rsidR="00657CEC" w:rsidRPr="005B25A1" w:rsidRDefault="00657CEC" w:rsidP="00657CEC">
      <w:pPr>
        <w:keepNext/>
        <w:keepLines/>
      </w:pPr>
      <w:r>
        <w:t>NEC suggested taking only r17 and not making changes</w:t>
      </w:r>
      <w:r w:rsidRPr="005B25A1">
        <w:t>.</w:t>
      </w:r>
      <w:r>
        <w:t xml:space="preserve"> NEC could accept also with the changes.</w:t>
      </w:r>
      <w:r w:rsidRPr="00657CEC">
        <w:t xml:space="preserve"> </w:t>
      </w:r>
      <w:r>
        <w:t xml:space="preserve">r17 with changes was agreed and </w:t>
      </w:r>
      <w:r>
        <w:rPr>
          <w:color w:val="0000FF"/>
        </w:rPr>
        <w:t>S2-2401634</w:t>
      </w:r>
      <w:r w:rsidRPr="00D53282">
        <w:t xml:space="preserve"> </w:t>
      </w:r>
      <w:r>
        <w:t xml:space="preserve">was </w:t>
      </w:r>
      <w:r w:rsidRPr="00C3284B">
        <w:rPr>
          <w:color w:val="FF0000"/>
          <w:lang w:eastAsia="en-US"/>
        </w:rPr>
        <w:t>approved</w:t>
      </w:r>
      <w:r w:rsidRPr="005B25A1">
        <w:t>.</w:t>
      </w:r>
    </w:p>
    <w:p w14:paraId="5C328B3B" w14:textId="2E37F5C2" w:rsidR="00657CEC" w:rsidRDefault="00657CEC" w:rsidP="00657CEC">
      <w:r w:rsidRPr="005B25A1">
        <w:rPr>
          <w:b/>
          <w:bCs/>
        </w:rPr>
        <w:t>Status:</w:t>
      </w:r>
      <w:r>
        <w:t xml:space="preserve"> </w:t>
      </w:r>
      <w:r w:rsidRPr="00C3284B">
        <w:rPr>
          <w:color w:val="FF0000"/>
          <w:lang w:eastAsia="en-US"/>
        </w:rPr>
        <w:t>Approved</w:t>
      </w:r>
      <w:r>
        <w:t>.</w:t>
      </w:r>
    </w:p>
    <w:p w14:paraId="4C88D7C2" w14:textId="77777777" w:rsidR="00657CEC" w:rsidRPr="00ED2CE6" w:rsidRDefault="00657CEC" w:rsidP="00ED2CE6"/>
    <w:p w14:paraId="3D7ABB5F" w14:textId="558D1BDE" w:rsidR="008C7A7A" w:rsidRDefault="00816037" w:rsidP="008C7A7A">
      <w:pPr>
        <w:pStyle w:val="Heading1"/>
      </w:pPr>
      <w:r>
        <w:t>3</w:t>
      </w:r>
      <w:r w:rsidR="008C7A7A">
        <w:tab/>
      </w:r>
      <w:proofErr w:type="spellStart"/>
      <w:r w:rsidR="008C7A7A">
        <w:t>AoB</w:t>
      </w:r>
      <w:proofErr w:type="spellEnd"/>
    </w:p>
    <w:p w14:paraId="5A8E5973" w14:textId="7E94F30B" w:rsidR="003C32DF" w:rsidRPr="0034356E" w:rsidRDefault="0034356E" w:rsidP="00984CE0">
      <w:pPr>
        <w:rPr>
          <w:b/>
          <w:bCs/>
          <w:lang w:eastAsia="en-US"/>
        </w:rPr>
      </w:pPr>
      <w:r w:rsidRPr="0034356E">
        <w:rPr>
          <w:b/>
          <w:bCs/>
          <w:lang w:eastAsia="en-US"/>
        </w:rPr>
        <w:t>A</w:t>
      </w:r>
      <w:r>
        <w:rPr>
          <w:b/>
          <w:bCs/>
          <w:lang w:eastAsia="en-US"/>
        </w:rPr>
        <w:t>t</w:t>
      </w:r>
      <w:r w:rsidRPr="0034356E">
        <w:rPr>
          <w:b/>
          <w:bCs/>
          <w:lang w:eastAsia="en-US"/>
        </w:rPr>
        <w:t xml:space="preserve"> 15:45 UTC, the SA</w:t>
      </w:r>
      <w:r w:rsidR="005379C5">
        <w:rPr>
          <w:b/>
          <w:bCs/>
          <w:lang w:eastAsia="en-US"/>
        </w:rPr>
        <w:t> </w:t>
      </w:r>
      <w:r w:rsidRPr="0034356E">
        <w:rPr>
          <w:b/>
          <w:bCs/>
          <w:lang w:eastAsia="en-US"/>
        </w:rPr>
        <w:t xml:space="preserve">WG2 Chair asked whether the call can be extended to 16:15 in order to </w:t>
      </w:r>
      <w:r w:rsidR="00016D89">
        <w:rPr>
          <w:b/>
          <w:bCs/>
          <w:lang w:eastAsia="en-US"/>
        </w:rPr>
        <w:t xml:space="preserve">attempt to </w:t>
      </w:r>
      <w:r w:rsidRPr="0034356E">
        <w:rPr>
          <w:b/>
          <w:bCs/>
          <w:lang w:eastAsia="en-US"/>
        </w:rPr>
        <w:t>finish all items. There was no objection to this.</w:t>
      </w:r>
    </w:p>
    <w:p w14:paraId="2100DF11" w14:textId="4022F4C7" w:rsidR="00016D89" w:rsidRPr="0034356E" w:rsidRDefault="00016D89" w:rsidP="00016D89">
      <w:pPr>
        <w:rPr>
          <w:b/>
          <w:bCs/>
          <w:lang w:eastAsia="en-US"/>
        </w:rPr>
      </w:pPr>
      <w:r w:rsidRPr="0034356E">
        <w:rPr>
          <w:b/>
          <w:bCs/>
          <w:lang w:eastAsia="en-US"/>
        </w:rPr>
        <w:t>A</w:t>
      </w:r>
      <w:r>
        <w:rPr>
          <w:b/>
          <w:bCs/>
          <w:lang w:eastAsia="en-US"/>
        </w:rPr>
        <w:t>t</w:t>
      </w:r>
      <w:r w:rsidRPr="0034356E">
        <w:rPr>
          <w:b/>
          <w:bCs/>
          <w:lang w:eastAsia="en-US"/>
        </w:rPr>
        <w:t xml:space="preserve"> 1</w:t>
      </w:r>
      <w:r>
        <w:rPr>
          <w:b/>
          <w:bCs/>
          <w:lang w:eastAsia="en-US"/>
        </w:rPr>
        <w:t>1</w:t>
      </w:r>
      <w:r w:rsidRPr="0034356E">
        <w:rPr>
          <w:b/>
          <w:bCs/>
          <w:lang w:eastAsia="en-US"/>
        </w:rPr>
        <w:t>:</w:t>
      </w:r>
      <w:r>
        <w:rPr>
          <w:b/>
          <w:bCs/>
          <w:lang w:eastAsia="en-US"/>
        </w:rPr>
        <w:t>1</w:t>
      </w:r>
      <w:r w:rsidRPr="0034356E">
        <w:rPr>
          <w:b/>
          <w:bCs/>
          <w:lang w:eastAsia="en-US"/>
        </w:rPr>
        <w:t>5 UTC, the SA</w:t>
      </w:r>
      <w:r w:rsidR="005379C5">
        <w:rPr>
          <w:b/>
          <w:bCs/>
          <w:lang w:eastAsia="en-US"/>
        </w:rPr>
        <w:t> </w:t>
      </w:r>
      <w:r w:rsidRPr="0034356E">
        <w:rPr>
          <w:b/>
          <w:bCs/>
          <w:lang w:eastAsia="en-US"/>
        </w:rPr>
        <w:t>WG2 Chair asked whether the call can be extended to 16:</w:t>
      </w:r>
      <w:r>
        <w:rPr>
          <w:b/>
          <w:bCs/>
          <w:lang w:eastAsia="en-US"/>
        </w:rPr>
        <w:t>30</w:t>
      </w:r>
      <w:r w:rsidRPr="0034356E">
        <w:rPr>
          <w:b/>
          <w:bCs/>
          <w:lang w:eastAsia="en-US"/>
        </w:rPr>
        <w:t xml:space="preserve"> in order to finish all items. There was no objection to this.</w:t>
      </w:r>
    </w:p>
    <w:p w14:paraId="31125D18" w14:textId="77777777" w:rsidR="000B180B" w:rsidRPr="00AC1A5B" w:rsidRDefault="000B180B" w:rsidP="00984CE0">
      <w:pPr>
        <w:rPr>
          <w:lang w:eastAsia="en-US"/>
        </w:rPr>
      </w:pPr>
    </w:p>
    <w:p w14:paraId="164C7DDE" w14:textId="53A5A835" w:rsidR="00AC1A5B" w:rsidRDefault="00816037" w:rsidP="00AC1A5B">
      <w:pPr>
        <w:pStyle w:val="Heading1"/>
      </w:pPr>
      <w:r>
        <w:t>4</w:t>
      </w:r>
      <w:r w:rsidR="00AC1A5B">
        <w:tab/>
        <w:t>Closing of the CC</w:t>
      </w:r>
    </w:p>
    <w:p w14:paraId="73C1C941" w14:textId="77777777" w:rsidR="00816037" w:rsidRDefault="008473C1" w:rsidP="00AC1A5B">
      <w:r>
        <w:t>The SA WG2 Chair thanked delegates for participating in this call and closed the CC.</w:t>
      </w:r>
    </w:p>
    <w:p w14:paraId="4D15B805" w14:textId="7EBB3E24" w:rsidR="00AC1A5B" w:rsidRPr="00816037" w:rsidRDefault="00816037" w:rsidP="00816037">
      <w:pPr>
        <w:tabs>
          <w:tab w:val="clear" w:pos="567"/>
          <w:tab w:val="clear" w:pos="851"/>
          <w:tab w:val="clear" w:pos="1134"/>
          <w:tab w:val="clear" w:pos="1418"/>
          <w:tab w:val="clear" w:pos="1701"/>
          <w:tab w:val="left" w:pos="5103"/>
        </w:tabs>
        <w:rPr>
          <w:b/>
          <w:bCs/>
        </w:rPr>
      </w:pPr>
      <w:r>
        <w:rPr>
          <w:b/>
          <w:bCs/>
        </w:rPr>
        <w:t>C</w:t>
      </w:r>
      <w:r w:rsidRPr="00816037">
        <w:rPr>
          <w:b/>
          <w:bCs/>
        </w:rPr>
        <w:t xml:space="preserve">lose </w:t>
      </w:r>
      <w:r>
        <w:rPr>
          <w:b/>
          <w:bCs/>
        </w:rPr>
        <w:t>of t</w:t>
      </w:r>
      <w:r w:rsidRPr="00816037">
        <w:rPr>
          <w:b/>
          <w:bCs/>
        </w:rPr>
        <w:t>he meeting</w:t>
      </w:r>
      <w:r>
        <w:rPr>
          <w:b/>
          <w:bCs/>
        </w:rPr>
        <w:t>:</w:t>
      </w:r>
      <w:r>
        <w:rPr>
          <w:b/>
          <w:bCs/>
        </w:rPr>
        <w:tab/>
      </w:r>
      <w:r w:rsidRPr="00816037">
        <w:rPr>
          <w:b/>
          <w:bCs/>
        </w:rPr>
        <w:t>29 January 2024, 17.00 UTC.</w:t>
      </w:r>
    </w:p>
    <w:p w14:paraId="39C16F05" w14:textId="44C353F0" w:rsidR="00816037" w:rsidRPr="00816037" w:rsidRDefault="00816037" w:rsidP="00816037">
      <w:pPr>
        <w:tabs>
          <w:tab w:val="clear" w:pos="567"/>
          <w:tab w:val="clear" w:pos="851"/>
          <w:tab w:val="clear" w:pos="1134"/>
          <w:tab w:val="clear" w:pos="1418"/>
          <w:tab w:val="clear" w:pos="1701"/>
          <w:tab w:val="left" w:pos="5103"/>
        </w:tabs>
        <w:rPr>
          <w:b/>
          <w:bCs/>
        </w:rPr>
      </w:pPr>
      <w:r w:rsidRPr="00816037">
        <w:rPr>
          <w:b/>
          <w:bCs/>
        </w:rPr>
        <w:t>Deadline for upload of approved documents:</w:t>
      </w:r>
      <w:r w:rsidRPr="00816037">
        <w:rPr>
          <w:b/>
          <w:bCs/>
        </w:rPr>
        <w:tab/>
        <w:t>Tuesday 30 January 2024, 16:00 UTC</w:t>
      </w:r>
      <w:r w:rsidR="008173F5">
        <w:rPr>
          <w:b/>
          <w:bCs/>
        </w:rPr>
        <w:t>.</w:t>
      </w:r>
    </w:p>
    <w:p w14:paraId="7F199BFC" w14:textId="289705B9" w:rsidR="00816037" w:rsidRPr="00816037" w:rsidRDefault="00816037" w:rsidP="00816037">
      <w:pPr>
        <w:tabs>
          <w:tab w:val="clear" w:pos="567"/>
          <w:tab w:val="clear" w:pos="851"/>
          <w:tab w:val="clear" w:pos="1134"/>
          <w:tab w:val="clear" w:pos="1418"/>
          <w:tab w:val="clear" w:pos="1701"/>
          <w:tab w:val="left" w:pos="5103"/>
        </w:tabs>
        <w:rPr>
          <w:b/>
          <w:bCs/>
        </w:rPr>
      </w:pPr>
      <w:r w:rsidRPr="00816037">
        <w:rPr>
          <w:b/>
          <w:bCs/>
        </w:rPr>
        <w:t xml:space="preserve">Deadline for upload of </w:t>
      </w:r>
      <w:r>
        <w:rPr>
          <w:b/>
          <w:bCs/>
        </w:rPr>
        <w:t>Rel-19 Work Item Summaries</w:t>
      </w:r>
      <w:r w:rsidRPr="00816037">
        <w:rPr>
          <w:b/>
          <w:bCs/>
        </w:rPr>
        <w:t>:</w:t>
      </w:r>
      <w:r w:rsidR="008173F5" w:rsidRPr="008173F5">
        <w:rPr>
          <w:b/>
          <w:bCs/>
        </w:rPr>
        <w:t xml:space="preserve"> </w:t>
      </w:r>
      <w:r w:rsidR="008173F5" w:rsidRPr="00816037">
        <w:rPr>
          <w:b/>
          <w:bCs/>
        </w:rPr>
        <w:tab/>
        <w:t>T</w:t>
      </w:r>
      <w:r w:rsidR="008173F5">
        <w:rPr>
          <w:b/>
          <w:bCs/>
        </w:rPr>
        <w:t>hur</w:t>
      </w:r>
      <w:r w:rsidR="008173F5" w:rsidRPr="00816037">
        <w:rPr>
          <w:b/>
          <w:bCs/>
        </w:rPr>
        <w:t xml:space="preserve">sday </w:t>
      </w:r>
      <w:r w:rsidR="008173F5">
        <w:rPr>
          <w:b/>
          <w:bCs/>
        </w:rPr>
        <w:t>1 February</w:t>
      </w:r>
      <w:r w:rsidR="008173F5" w:rsidRPr="00816037">
        <w:rPr>
          <w:b/>
          <w:bCs/>
        </w:rPr>
        <w:t xml:space="preserve"> 2024, 16:00 UTC</w:t>
      </w:r>
      <w:r w:rsidR="008173F5">
        <w:rPr>
          <w:b/>
          <w:bCs/>
          <w:color w:val="0000FF"/>
        </w:rPr>
        <w:t>.</w:t>
      </w:r>
    </w:p>
    <w:p w14:paraId="2BD5AE87" w14:textId="77777777" w:rsidR="007652CA" w:rsidRPr="007652CA" w:rsidRDefault="007652CA" w:rsidP="00AC1A5B"/>
    <w:p w14:paraId="664843CF" w14:textId="3BA85D3C" w:rsidR="007E1A46" w:rsidRDefault="000840CD" w:rsidP="000840CD">
      <w:pPr>
        <w:pStyle w:val="Heading1"/>
        <w:rPr>
          <w:color w:val="0000FF"/>
        </w:rPr>
      </w:pPr>
      <w:r w:rsidRPr="0048558F">
        <w:rPr>
          <w:color w:val="0000FF"/>
        </w:rPr>
        <w:t>Closed:</w:t>
      </w:r>
      <w:r w:rsidR="002B0C6B">
        <w:rPr>
          <w:color w:val="0000FF"/>
        </w:rPr>
        <w:t xml:space="preserve"> </w:t>
      </w:r>
      <w:r w:rsidR="009908F5">
        <w:rPr>
          <w:color w:val="0000FF"/>
        </w:rPr>
        <w:t>2</w:t>
      </w:r>
      <w:r w:rsidR="008C7A7A">
        <w:rPr>
          <w:color w:val="0000FF"/>
        </w:rPr>
        <w:t>6</w:t>
      </w:r>
      <w:r w:rsidR="009908F5">
        <w:rPr>
          <w:color w:val="0000FF"/>
        </w:rPr>
        <w:t xml:space="preserve"> January 2024</w:t>
      </w:r>
      <w:r w:rsidRPr="0048558F">
        <w:rPr>
          <w:color w:val="0000FF"/>
        </w:rPr>
        <w:t xml:space="preserve">, </w:t>
      </w:r>
      <w:r w:rsidR="00C008B3">
        <w:rPr>
          <w:color w:val="0000FF"/>
        </w:rPr>
        <w:t>1</w:t>
      </w:r>
      <w:r w:rsidR="003C32DF">
        <w:rPr>
          <w:color w:val="0000FF"/>
        </w:rPr>
        <w:t>6</w:t>
      </w:r>
      <w:r w:rsidR="00A4192B">
        <w:rPr>
          <w:color w:val="0000FF"/>
        </w:rPr>
        <w:t>.</w:t>
      </w:r>
      <w:r w:rsidR="00657CEC">
        <w:rPr>
          <w:color w:val="0000FF"/>
        </w:rPr>
        <w:t>33</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31C0E" w14:textId="77777777" w:rsidR="00B85C76" w:rsidRDefault="00B85C76" w:rsidP="0085007B">
      <w:pPr>
        <w:spacing w:after="0"/>
      </w:pPr>
      <w:r>
        <w:separator/>
      </w:r>
    </w:p>
  </w:endnote>
  <w:endnote w:type="continuationSeparator" w:id="0">
    <w:p w14:paraId="2B36EF27" w14:textId="77777777" w:rsidR="00B85C76" w:rsidRDefault="00B85C7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A698" w14:textId="77777777" w:rsidR="00B85C76" w:rsidRDefault="00B85C76" w:rsidP="0085007B">
      <w:pPr>
        <w:spacing w:after="0"/>
      </w:pPr>
      <w:r>
        <w:separator/>
      </w:r>
    </w:p>
  </w:footnote>
  <w:footnote w:type="continuationSeparator" w:id="0">
    <w:p w14:paraId="59CC5FAC" w14:textId="77777777" w:rsidR="00B85C76" w:rsidRDefault="00B85C7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16D89"/>
    <w:rsid w:val="000219A0"/>
    <w:rsid w:val="00022EF3"/>
    <w:rsid w:val="00023E62"/>
    <w:rsid w:val="000319C8"/>
    <w:rsid w:val="00040616"/>
    <w:rsid w:val="00043AEA"/>
    <w:rsid w:val="00056AB3"/>
    <w:rsid w:val="000573F5"/>
    <w:rsid w:val="00060909"/>
    <w:rsid w:val="00070E0E"/>
    <w:rsid w:val="00071D71"/>
    <w:rsid w:val="00076122"/>
    <w:rsid w:val="00080D3D"/>
    <w:rsid w:val="000840CD"/>
    <w:rsid w:val="00087D60"/>
    <w:rsid w:val="0009087A"/>
    <w:rsid w:val="000A0FA1"/>
    <w:rsid w:val="000A2977"/>
    <w:rsid w:val="000B180B"/>
    <w:rsid w:val="000B48ED"/>
    <w:rsid w:val="000C44C4"/>
    <w:rsid w:val="000D2249"/>
    <w:rsid w:val="000D47A0"/>
    <w:rsid w:val="000D593A"/>
    <w:rsid w:val="000D77DD"/>
    <w:rsid w:val="000E3CA7"/>
    <w:rsid w:val="000E531B"/>
    <w:rsid w:val="000E61A2"/>
    <w:rsid w:val="000E69A8"/>
    <w:rsid w:val="000F3DA2"/>
    <w:rsid w:val="000F72A0"/>
    <w:rsid w:val="000F7DA4"/>
    <w:rsid w:val="001039B4"/>
    <w:rsid w:val="00107046"/>
    <w:rsid w:val="00113EBD"/>
    <w:rsid w:val="00115C27"/>
    <w:rsid w:val="00124963"/>
    <w:rsid w:val="001305D2"/>
    <w:rsid w:val="0014393E"/>
    <w:rsid w:val="001456AF"/>
    <w:rsid w:val="001472BB"/>
    <w:rsid w:val="00150D40"/>
    <w:rsid w:val="001539E5"/>
    <w:rsid w:val="00154976"/>
    <w:rsid w:val="001553D2"/>
    <w:rsid w:val="00164006"/>
    <w:rsid w:val="00175EE2"/>
    <w:rsid w:val="00186016"/>
    <w:rsid w:val="00193AA6"/>
    <w:rsid w:val="001959DE"/>
    <w:rsid w:val="001A26F6"/>
    <w:rsid w:val="001A78DA"/>
    <w:rsid w:val="001B0520"/>
    <w:rsid w:val="001D1549"/>
    <w:rsid w:val="001D1BE8"/>
    <w:rsid w:val="001D46DB"/>
    <w:rsid w:val="001D54BB"/>
    <w:rsid w:val="001D6904"/>
    <w:rsid w:val="001E16D3"/>
    <w:rsid w:val="001E411C"/>
    <w:rsid w:val="001E6735"/>
    <w:rsid w:val="001E7385"/>
    <w:rsid w:val="001F3BCE"/>
    <w:rsid w:val="001F5CE1"/>
    <w:rsid w:val="001F7D51"/>
    <w:rsid w:val="00200CF5"/>
    <w:rsid w:val="00201F6A"/>
    <w:rsid w:val="00211577"/>
    <w:rsid w:val="0021794E"/>
    <w:rsid w:val="0021798A"/>
    <w:rsid w:val="002268B1"/>
    <w:rsid w:val="002273F1"/>
    <w:rsid w:val="00231B8C"/>
    <w:rsid w:val="00234C2E"/>
    <w:rsid w:val="00235A63"/>
    <w:rsid w:val="0024299C"/>
    <w:rsid w:val="0024537D"/>
    <w:rsid w:val="00254A52"/>
    <w:rsid w:val="00255896"/>
    <w:rsid w:val="00256BCF"/>
    <w:rsid w:val="00263513"/>
    <w:rsid w:val="002717B4"/>
    <w:rsid w:val="002752F3"/>
    <w:rsid w:val="00277E48"/>
    <w:rsid w:val="00280F27"/>
    <w:rsid w:val="002813E9"/>
    <w:rsid w:val="00285723"/>
    <w:rsid w:val="00287993"/>
    <w:rsid w:val="00293408"/>
    <w:rsid w:val="00293D1E"/>
    <w:rsid w:val="00294A4A"/>
    <w:rsid w:val="002B0C6B"/>
    <w:rsid w:val="002B5393"/>
    <w:rsid w:val="002C639F"/>
    <w:rsid w:val="002D0073"/>
    <w:rsid w:val="002D0280"/>
    <w:rsid w:val="002E148B"/>
    <w:rsid w:val="002E3E99"/>
    <w:rsid w:val="002E442D"/>
    <w:rsid w:val="002E601F"/>
    <w:rsid w:val="00300404"/>
    <w:rsid w:val="003004FB"/>
    <w:rsid w:val="003027FF"/>
    <w:rsid w:val="00303A8A"/>
    <w:rsid w:val="003135D5"/>
    <w:rsid w:val="00323C99"/>
    <w:rsid w:val="00323DEC"/>
    <w:rsid w:val="00324F44"/>
    <w:rsid w:val="00330DE8"/>
    <w:rsid w:val="003367EF"/>
    <w:rsid w:val="0034356E"/>
    <w:rsid w:val="003448FC"/>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32DF"/>
    <w:rsid w:val="003C4D50"/>
    <w:rsid w:val="003C7247"/>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40D29"/>
    <w:rsid w:val="0045300A"/>
    <w:rsid w:val="004532C8"/>
    <w:rsid w:val="00453354"/>
    <w:rsid w:val="0045385D"/>
    <w:rsid w:val="004624A6"/>
    <w:rsid w:val="00464BAF"/>
    <w:rsid w:val="004716EF"/>
    <w:rsid w:val="00471729"/>
    <w:rsid w:val="00473C9C"/>
    <w:rsid w:val="00476207"/>
    <w:rsid w:val="004838BD"/>
    <w:rsid w:val="00485280"/>
    <w:rsid w:val="0048558F"/>
    <w:rsid w:val="00487751"/>
    <w:rsid w:val="004A02E0"/>
    <w:rsid w:val="004A1979"/>
    <w:rsid w:val="004A5F2E"/>
    <w:rsid w:val="004A68FA"/>
    <w:rsid w:val="004A698B"/>
    <w:rsid w:val="004B3AA1"/>
    <w:rsid w:val="004B47D1"/>
    <w:rsid w:val="004B6886"/>
    <w:rsid w:val="004C26C0"/>
    <w:rsid w:val="004C64B0"/>
    <w:rsid w:val="004D40A1"/>
    <w:rsid w:val="004E218D"/>
    <w:rsid w:val="004F1EC5"/>
    <w:rsid w:val="00500CF4"/>
    <w:rsid w:val="00507DB0"/>
    <w:rsid w:val="0051132B"/>
    <w:rsid w:val="005337E0"/>
    <w:rsid w:val="005379C5"/>
    <w:rsid w:val="00545F55"/>
    <w:rsid w:val="00553450"/>
    <w:rsid w:val="00556F9B"/>
    <w:rsid w:val="00560A84"/>
    <w:rsid w:val="005768DF"/>
    <w:rsid w:val="00580541"/>
    <w:rsid w:val="005853F4"/>
    <w:rsid w:val="00585E54"/>
    <w:rsid w:val="00586482"/>
    <w:rsid w:val="005962D4"/>
    <w:rsid w:val="005A040B"/>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1A6E"/>
    <w:rsid w:val="00656E30"/>
    <w:rsid w:val="00657813"/>
    <w:rsid w:val="00657CEC"/>
    <w:rsid w:val="006665F8"/>
    <w:rsid w:val="00666B2F"/>
    <w:rsid w:val="00672099"/>
    <w:rsid w:val="00676894"/>
    <w:rsid w:val="00682336"/>
    <w:rsid w:val="00687D97"/>
    <w:rsid w:val="00691673"/>
    <w:rsid w:val="00692737"/>
    <w:rsid w:val="00697C7E"/>
    <w:rsid w:val="006A02E9"/>
    <w:rsid w:val="006B25AE"/>
    <w:rsid w:val="006B36E4"/>
    <w:rsid w:val="006C270F"/>
    <w:rsid w:val="006D4ADF"/>
    <w:rsid w:val="006D57FC"/>
    <w:rsid w:val="006E0D3B"/>
    <w:rsid w:val="006E3D02"/>
    <w:rsid w:val="006E4321"/>
    <w:rsid w:val="006F65F0"/>
    <w:rsid w:val="00701663"/>
    <w:rsid w:val="00702D12"/>
    <w:rsid w:val="0070513E"/>
    <w:rsid w:val="00713129"/>
    <w:rsid w:val="00715EE3"/>
    <w:rsid w:val="007221E7"/>
    <w:rsid w:val="007241BC"/>
    <w:rsid w:val="00724D6A"/>
    <w:rsid w:val="00726B22"/>
    <w:rsid w:val="007272FC"/>
    <w:rsid w:val="007372C0"/>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11C7"/>
    <w:rsid w:val="007C3E8F"/>
    <w:rsid w:val="007C56FF"/>
    <w:rsid w:val="007C786F"/>
    <w:rsid w:val="007E1A46"/>
    <w:rsid w:val="007F0C8C"/>
    <w:rsid w:val="007F1C21"/>
    <w:rsid w:val="007F2E53"/>
    <w:rsid w:val="007F3BA4"/>
    <w:rsid w:val="007F652B"/>
    <w:rsid w:val="008074D2"/>
    <w:rsid w:val="008133B6"/>
    <w:rsid w:val="00816037"/>
    <w:rsid w:val="008173F5"/>
    <w:rsid w:val="00820F19"/>
    <w:rsid w:val="008246C4"/>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67C0C"/>
    <w:rsid w:val="008700BA"/>
    <w:rsid w:val="008773EF"/>
    <w:rsid w:val="00880E91"/>
    <w:rsid w:val="008923E1"/>
    <w:rsid w:val="008A0B56"/>
    <w:rsid w:val="008A7094"/>
    <w:rsid w:val="008B1F1B"/>
    <w:rsid w:val="008B2B74"/>
    <w:rsid w:val="008C486B"/>
    <w:rsid w:val="008C7A7A"/>
    <w:rsid w:val="008D0CE5"/>
    <w:rsid w:val="008D5BF7"/>
    <w:rsid w:val="008D61DB"/>
    <w:rsid w:val="008D6292"/>
    <w:rsid w:val="008E0748"/>
    <w:rsid w:val="008E11D2"/>
    <w:rsid w:val="008E25C1"/>
    <w:rsid w:val="008E69CF"/>
    <w:rsid w:val="008F4E67"/>
    <w:rsid w:val="0090014B"/>
    <w:rsid w:val="00900284"/>
    <w:rsid w:val="0090040E"/>
    <w:rsid w:val="0090288D"/>
    <w:rsid w:val="00904F21"/>
    <w:rsid w:val="009104D0"/>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3FEB"/>
    <w:rsid w:val="00A179FA"/>
    <w:rsid w:val="00A4192B"/>
    <w:rsid w:val="00A421BD"/>
    <w:rsid w:val="00A51F17"/>
    <w:rsid w:val="00A550B1"/>
    <w:rsid w:val="00A71433"/>
    <w:rsid w:val="00A76535"/>
    <w:rsid w:val="00A775C8"/>
    <w:rsid w:val="00A8249C"/>
    <w:rsid w:val="00A851F7"/>
    <w:rsid w:val="00A867D7"/>
    <w:rsid w:val="00A87E03"/>
    <w:rsid w:val="00A90FF4"/>
    <w:rsid w:val="00A91501"/>
    <w:rsid w:val="00A973D4"/>
    <w:rsid w:val="00AA02CA"/>
    <w:rsid w:val="00AA40A4"/>
    <w:rsid w:val="00AA78F2"/>
    <w:rsid w:val="00AB3B2D"/>
    <w:rsid w:val="00AC1A5B"/>
    <w:rsid w:val="00AC41F9"/>
    <w:rsid w:val="00AC5147"/>
    <w:rsid w:val="00AD2D68"/>
    <w:rsid w:val="00AD3DE0"/>
    <w:rsid w:val="00AD6B61"/>
    <w:rsid w:val="00AE1AA7"/>
    <w:rsid w:val="00AE5948"/>
    <w:rsid w:val="00AE623E"/>
    <w:rsid w:val="00AF20A1"/>
    <w:rsid w:val="00AF5E48"/>
    <w:rsid w:val="00AF67E5"/>
    <w:rsid w:val="00AF6AF1"/>
    <w:rsid w:val="00B0730E"/>
    <w:rsid w:val="00B118DD"/>
    <w:rsid w:val="00B27BF9"/>
    <w:rsid w:val="00B33CF3"/>
    <w:rsid w:val="00B37A56"/>
    <w:rsid w:val="00B37C9B"/>
    <w:rsid w:val="00B40E79"/>
    <w:rsid w:val="00B45004"/>
    <w:rsid w:val="00B46A70"/>
    <w:rsid w:val="00B47354"/>
    <w:rsid w:val="00B54ED3"/>
    <w:rsid w:val="00B556C2"/>
    <w:rsid w:val="00B55EB4"/>
    <w:rsid w:val="00B6727B"/>
    <w:rsid w:val="00B70F19"/>
    <w:rsid w:val="00B85A66"/>
    <w:rsid w:val="00B85C76"/>
    <w:rsid w:val="00B86B45"/>
    <w:rsid w:val="00B9369A"/>
    <w:rsid w:val="00BA59E2"/>
    <w:rsid w:val="00BB3BB4"/>
    <w:rsid w:val="00BC2149"/>
    <w:rsid w:val="00BD07FE"/>
    <w:rsid w:val="00BD21C8"/>
    <w:rsid w:val="00BD32BE"/>
    <w:rsid w:val="00BD5D24"/>
    <w:rsid w:val="00BE050C"/>
    <w:rsid w:val="00BE2363"/>
    <w:rsid w:val="00BE3936"/>
    <w:rsid w:val="00BF31DB"/>
    <w:rsid w:val="00BF4EAC"/>
    <w:rsid w:val="00C00767"/>
    <w:rsid w:val="00C008B3"/>
    <w:rsid w:val="00C125F6"/>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92DD5"/>
    <w:rsid w:val="00C961E6"/>
    <w:rsid w:val="00CA4159"/>
    <w:rsid w:val="00CA4BD5"/>
    <w:rsid w:val="00CA4CA0"/>
    <w:rsid w:val="00CA7553"/>
    <w:rsid w:val="00CB3491"/>
    <w:rsid w:val="00CB4627"/>
    <w:rsid w:val="00CC081D"/>
    <w:rsid w:val="00CC66A4"/>
    <w:rsid w:val="00CD4F10"/>
    <w:rsid w:val="00CD56D0"/>
    <w:rsid w:val="00CD73EC"/>
    <w:rsid w:val="00CF5EBA"/>
    <w:rsid w:val="00D01BB8"/>
    <w:rsid w:val="00D0348F"/>
    <w:rsid w:val="00D07283"/>
    <w:rsid w:val="00D10E06"/>
    <w:rsid w:val="00D123D2"/>
    <w:rsid w:val="00D1363C"/>
    <w:rsid w:val="00D17612"/>
    <w:rsid w:val="00D17929"/>
    <w:rsid w:val="00D20E56"/>
    <w:rsid w:val="00D24CEC"/>
    <w:rsid w:val="00D27B82"/>
    <w:rsid w:val="00D415F2"/>
    <w:rsid w:val="00D44DEB"/>
    <w:rsid w:val="00D44E50"/>
    <w:rsid w:val="00D46910"/>
    <w:rsid w:val="00D54D41"/>
    <w:rsid w:val="00D61690"/>
    <w:rsid w:val="00D630B4"/>
    <w:rsid w:val="00D6568D"/>
    <w:rsid w:val="00D700EE"/>
    <w:rsid w:val="00D76858"/>
    <w:rsid w:val="00D820C9"/>
    <w:rsid w:val="00D83741"/>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05CA"/>
    <w:rsid w:val="00DF19A1"/>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7BBD"/>
    <w:rsid w:val="00E91D4D"/>
    <w:rsid w:val="00E95815"/>
    <w:rsid w:val="00E960BA"/>
    <w:rsid w:val="00EA3E40"/>
    <w:rsid w:val="00EB312B"/>
    <w:rsid w:val="00EB3FC4"/>
    <w:rsid w:val="00EB57F3"/>
    <w:rsid w:val="00EC0701"/>
    <w:rsid w:val="00EC7C77"/>
    <w:rsid w:val="00ED0301"/>
    <w:rsid w:val="00ED2CE6"/>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1964"/>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6">
    <w:name w:val="heading 6"/>
    <w:next w:val="Normal"/>
    <w:link w:val="Heading6Char"/>
    <w:qFormat/>
    <w:rsid w:val="00656E30"/>
    <w:pPr>
      <w:spacing w:after="160" w:line="259" w:lineRule="auto"/>
      <w:outlineLvl w:val="5"/>
    </w:pPr>
    <w:rPr>
      <w:rFonts w:ascii="Arial" w:eastAsia="Arial" w:hAnsi="Arial" w:cs="Arial"/>
      <w:lang w:val="en-GB" w:eastAsia="en-GB"/>
    </w:rPr>
  </w:style>
  <w:style w:type="paragraph" w:styleId="Heading7">
    <w:name w:val="heading 7"/>
    <w:next w:val="Normal"/>
    <w:link w:val="Heading7Char"/>
    <w:qFormat/>
    <w:rsid w:val="00656E30"/>
    <w:pPr>
      <w:spacing w:after="160" w:line="259" w:lineRule="auto"/>
      <w:outlineLvl w:val="6"/>
    </w:pPr>
    <w:rPr>
      <w:rFonts w:ascii="Arial" w:eastAsia="Arial" w:hAnsi="Arial" w:cs="Arial"/>
      <w:lang w:val="en-GB" w:eastAsia="en-GB"/>
    </w:r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link w:val="B1Char"/>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6Char">
    <w:name w:val="Heading 6 Char"/>
    <w:basedOn w:val="DefaultParagraphFont"/>
    <w:link w:val="Heading6"/>
    <w:rsid w:val="00656E30"/>
    <w:rPr>
      <w:rFonts w:ascii="Arial" w:eastAsia="Arial" w:hAnsi="Arial" w:cs="Arial"/>
      <w:lang w:val="en-GB" w:eastAsia="en-GB"/>
    </w:rPr>
  </w:style>
  <w:style w:type="character" w:customStyle="1" w:styleId="Heading7Char">
    <w:name w:val="Heading 7 Char"/>
    <w:basedOn w:val="DefaultParagraphFont"/>
    <w:link w:val="Heading7"/>
    <w:rsid w:val="00656E30"/>
    <w:rPr>
      <w:rFonts w:ascii="Arial" w:eastAsia="Arial" w:hAnsi="Arial" w:cs="Arial"/>
      <w:lang w:val="en-GB" w:eastAsia="en-GB"/>
    </w:rPr>
  </w:style>
  <w:style w:type="character" w:customStyle="1" w:styleId="B1Char">
    <w:name w:val="B1 Char"/>
    <w:link w:val="B1"/>
    <w:qFormat/>
    <w:locked/>
    <w:rsid w:val="00656E30"/>
    <w:rPr>
      <w:rFonts w:ascii="Arial" w:eastAsia="Times New Roman" w:hAnsi="Arial"/>
      <w:lang w:val="en-GB"/>
    </w:rPr>
  </w:style>
  <w:style w:type="paragraph" w:styleId="List">
    <w:name w:val="List"/>
    <w:basedOn w:val="Normal"/>
    <w:semiHidden/>
    <w:unhideWhenUsed/>
    <w:rsid w:val="00656E30"/>
    <w:pPr>
      <w:tabs>
        <w:tab w:val="clear" w:pos="567"/>
        <w:tab w:val="clear" w:pos="851"/>
        <w:tab w:val="clear" w:pos="1134"/>
        <w:tab w:val="clear" w:pos="1418"/>
        <w:tab w:val="clear" w:pos="1701"/>
      </w:tabs>
      <w:overflowPunct w:val="0"/>
      <w:autoSpaceDE w:val="0"/>
      <w:autoSpaceDN w:val="0"/>
      <w:adjustRightInd w:val="0"/>
      <w:spacing w:after="180"/>
      <w:ind w:left="283" w:hanging="283"/>
      <w:contextualSpacing/>
      <w:textAlignment w:val="baseline"/>
    </w:pPr>
    <w:rPr>
      <w:rFonts w:eastAsia="Arial" w:cs="Arial"/>
      <w:lang w:eastAsia="en-GB"/>
    </w:rPr>
  </w:style>
  <w:style w:type="paragraph" w:styleId="Index1">
    <w:name w:val="index 1"/>
    <w:basedOn w:val="Normal"/>
    <w:next w:val="Normal"/>
    <w:autoRedefine/>
    <w:semiHidden/>
    <w:unhideWhenUsed/>
    <w:rsid w:val="00656E30"/>
    <w:pPr>
      <w:tabs>
        <w:tab w:val="clear" w:pos="567"/>
        <w:tab w:val="clear" w:pos="851"/>
        <w:tab w:val="clear" w:pos="1134"/>
        <w:tab w:val="clear" w:pos="1418"/>
        <w:tab w:val="clear" w:pos="1701"/>
      </w:tabs>
      <w:overflowPunct w:val="0"/>
      <w:autoSpaceDE w:val="0"/>
      <w:autoSpaceDN w:val="0"/>
      <w:adjustRightInd w:val="0"/>
      <w:spacing w:after="0"/>
      <w:ind w:left="200" w:hanging="200"/>
      <w:textAlignment w:val="baseline"/>
    </w:pPr>
    <w:rPr>
      <w:rFonts w:eastAsia="Arial" w:cs="Arial"/>
      <w:lang w:eastAsia="en-GB"/>
    </w:rPr>
  </w:style>
  <w:style w:type="paragraph" w:customStyle="1" w:styleId="ZH">
    <w:name w:val="ZH"/>
    <w:rsid w:val="00656E30"/>
    <w:pPr>
      <w:framePr w:wrap="notBeside" w:vAnchor="page" w:hAnchor="margin" w:xAlign="center" w:y="6805"/>
      <w:widowControl w:val="0"/>
      <w:overflowPunct w:val="0"/>
      <w:autoSpaceDE w:val="0"/>
      <w:autoSpaceDN w:val="0"/>
      <w:adjustRightInd w:val="0"/>
      <w:textAlignment w:val="baseline"/>
    </w:pPr>
    <w:rPr>
      <w:rFonts w:ascii="Arial" w:eastAsia="Arial" w:hAnsi="Arial" w:cs="Arial"/>
      <w:noProof/>
      <w:lang w:val="en-GB" w:eastAsia="en-GB"/>
    </w:rPr>
  </w:style>
  <w:style w:type="paragraph" w:customStyle="1" w:styleId="ZD">
    <w:name w:val="ZD"/>
    <w:rsid w:val="00656E30"/>
    <w:pPr>
      <w:framePr w:wrap="notBeside" w:vAnchor="page" w:hAnchor="margin" w:y="15764"/>
      <w:widowControl w:val="0"/>
      <w:overflowPunct w:val="0"/>
      <w:autoSpaceDE w:val="0"/>
      <w:autoSpaceDN w:val="0"/>
      <w:adjustRightInd w:val="0"/>
      <w:textAlignment w:val="baseline"/>
    </w:pPr>
    <w:rPr>
      <w:rFonts w:ascii="Arial" w:eastAsia="Arial" w:hAnsi="Arial" w:cs="Arial"/>
      <w:noProof/>
      <w:sz w:val="32"/>
      <w:lang w:val="en-GB" w:eastAsia="en-GB"/>
    </w:rPr>
  </w:style>
  <w:style w:type="paragraph" w:customStyle="1" w:styleId="ZV">
    <w:name w:val="ZV"/>
    <w:basedOn w:val="ZU"/>
    <w:rsid w:val="00656E30"/>
    <w:pPr>
      <w:framePr w:w="10206" w:wrap="notBeside" w:vAnchor="page" w:hAnchor="margin" w:y="16161"/>
      <w:widowControl w:val="0"/>
      <w:pBdr>
        <w:top w:val="single" w:sz="12" w:space="1" w:color="auto"/>
      </w:pBdr>
      <w:spacing w:before="0" w:after="0" w:line="240" w:lineRule="auto"/>
      <w:ind w:left="0" w:right="0" w:firstLine="0"/>
      <w:jc w:val="right"/>
    </w:pPr>
    <w:rPr>
      <w:rFonts w:eastAsia="Arial" w:cs="Arial"/>
      <w:noProof/>
      <w:lang w:eastAsia="en-GB"/>
    </w:rPr>
  </w:style>
  <w:style w:type="paragraph" w:customStyle="1" w:styleId="ZG">
    <w:name w:val="ZG"/>
    <w:rsid w:val="00656E30"/>
    <w:pPr>
      <w:framePr w:wrap="notBeside" w:vAnchor="page" w:hAnchor="margin" w:xAlign="right" w:y="6805"/>
      <w:widowControl w:val="0"/>
      <w:overflowPunct w:val="0"/>
      <w:autoSpaceDE w:val="0"/>
      <w:autoSpaceDN w:val="0"/>
      <w:adjustRightInd w:val="0"/>
      <w:jc w:val="right"/>
      <w:textAlignment w:val="baseline"/>
    </w:pPr>
    <w:rPr>
      <w:rFonts w:ascii="Arial" w:eastAsia="Arial" w:hAnsi="Arial" w:cs="Arial"/>
      <w:noProof/>
      <w:lang w:val="en-GB" w:eastAsia="en-GB"/>
    </w:rPr>
  </w:style>
  <w:style w:type="paragraph" w:customStyle="1" w:styleId="EditorsNote">
    <w:name w:val="Editor's Note"/>
    <w:basedOn w:val="NO"/>
    <w:rsid w:val="00656E30"/>
    <w:pPr>
      <w:spacing w:after="180"/>
      <w:ind w:left="1559" w:hanging="1276"/>
    </w:pPr>
    <w:rPr>
      <w:rFonts w:eastAsia="Arial" w:cs="Arial"/>
      <w:color w:val="FF0000"/>
      <w:lang w:eastAsia="en-GB"/>
    </w:rPr>
  </w:style>
  <w:style w:type="paragraph" w:customStyle="1" w:styleId="ZTD">
    <w:name w:val="ZTD"/>
    <w:basedOn w:val="ZB"/>
    <w:rsid w:val="00656E30"/>
    <w:pPr>
      <w:framePr w:w="10206" w:wrap="notBeside" w:vAnchor="page" w:hAnchor="margin" w:y="852"/>
      <w:widowControl w:val="0"/>
      <w:tabs>
        <w:tab w:val="clear" w:pos="5387"/>
        <w:tab w:val="clear" w:pos="6804"/>
      </w:tabs>
      <w:spacing w:after="0" w:line="240" w:lineRule="auto"/>
      <w:ind w:right="28"/>
      <w:jc w:val="right"/>
    </w:pPr>
    <w:rPr>
      <w:rFonts w:eastAsia="Arial" w:cs="Arial"/>
      <w:b w:val="0"/>
      <w:noProof/>
      <w:sz w:val="4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0AHE_Electronic_2024-01/INBOX/CCs/CC%234_29_Jan_1400_UTC/S2%23160AHE%20CC%234%20Agenda.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60AHE_Electronic_2024-01/INBOX/Chair_Notes/ChairNotes_Combined_01-29-132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36</TotalTime>
  <Pages>35</Pages>
  <Words>15194</Words>
  <Characters>80075</Characters>
  <Application>Microsoft Office Word</Application>
  <DocSecurity>0</DocSecurity>
  <Lines>2669</Lines>
  <Paragraphs>1944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23.122_CR1197_(Rel-18)_PLMNsel_NS</cp:lastModifiedBy>
  <cp:revision>4</cp:revision>
  <dcterms:created xsi:type="dcterms:W3CDTF">2024-01-29T19:22:00Z</dcterms:created>
  <dcterms:modified xsi:type="dcterms:W3CDTF">2024-01-30T08:14:00Z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